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85B905" w14:textId="77777777" w:rsidR="00FA62C0" w:rsidRPr="005255CE" w:rsidRDefault="00FA62C0" w:rsidP="00A568E9">
      <w:pPr>
        <w:spacing w:before="6000" w:after="480" w:line="240" w:lineRule="auto"/>
        <w:ind w:left="-284"/>
        <w:rPr>
          <w:rFonts w:cs="Arial"/>
          <w:bCs/>
          <w:color w:val="000000" w:themeColor="text1"/>
          <w:spacing w:val="8"/>
          <w:sz w:val="64"/>
          <w:szCs w:val="64"/>
        </w:rPr>
      </w:pPr>
      <w:r>
        <w:rPr>
          <w:rFonts w:cs="Arial"/>
          <w:bCs/>
          <w:color w:val="000000" w:themeColor="text1"/>
          <w:spacing w:val="8"/>
          <w:sz w:val="64"/>
          <w:szCs w:val="64"/>
        </w:rPr>
        <w:t xml:space="preserve">Website Terms </w:t>
      </w:r>
      <w:r>
        <w:rPr>
          <w:rFonts w:cs="Arial"/>
          <w:bCs/>
          <w:color w:val="000000" w:themeColor="text1"/>
          <w:spacing w:val="8"/>
          <w:sz w:val="64"/>
          <w:szCs w:val="64"/>
        </w:rPr>
        <w:br/>
        <w:t>and Conditions</w:t>
      </w:r>
    </w:p>
    <w:p w14:paraId="3017AF90" w14:textId="77777777" w:rsidR="00FA62C0" w:rsidRDefault="00FA62C0">
      <w:pPr>
        <w:pStyle w:val="Title"/>
      </w:pPr>
      <w:r>
        <w:br w:type="page"/>
      </w:r>
    </w:p>
    <w:p w14:paraId="17B6EA60" w14:textId="77777777" w:rsidR="00FA62C0" w:rsidRPr="00965727" w:rsidRDefault="00FA62C0" w:rsidP="00965727">
      <w:pPr>
        <w:rPr>
          <w:rFonts w:cs="Arial"/>
          <w:b/>
          <w:bCs/>
          <w:color w:val="0074BF" w:themeColor="text2"/>
          <w:sz w:val="28"/>
          <w:szCs w:val="60"/>
        </w:rPr>
      </w:pPr>
      <w:r w:rsidRPr="00965727">
        <w:rPr>
          <w:rFonts w:cs="Arial"/>
          <w:b/>
          <w:bCs/>
          <w:color w:val="0074BF" w:themeColor="text2"/>
          <w:sz w:val="28"/>
          <w:szCs w:val="60"/>
        </w:rPr>
        <w:lastRenderedPageBreak/>
        <w:t>Disclaimer</w:t>
      </w:r>
    </w:p>
    <w:p w14:paraId="5F4A2E27" w14:textId="77777777" w:rsidR="00FA62C0" w:rsidRDefault="00FA62C0" w:rsidP="00965727">
      <w:pPr>
        <w:spacing w:after="240"/>
        <w:rPr>
          <w:rFonts w:cs="Arial"/>
          <w:color w:val="000000"/>
        </w:rPr>
      </w:pPr>
      <w:r>
        <w:rPr>
          <w:rFonts w:cs="Arial"/>
          <w:color w:val="000000"/>
        </w:rPr>
        <w:t xml:space="preserve">The A-Suite (which includes guidance notes) is intended only to provide you with an overview of information and a framework of suggested documentation to assist you in establishing your company. </w:t>
      </w:r>
    </w:p>
    <w:p w14:paraId="3BD980BC" w14:textId="77777777" w:rsidR="00FA62C0" w:rsidRDefault="00FA62C0" w:rsidP="00965727">
      <w:pPr>
        <w:spacing w:after="240"/>
        <w:rPr>
          <w:rFonts w:cs="Arial"/>
          <w:color w:val="000000"/>
        </w:rPr>
      </w:pPr>
      <w:r>
        <w:rPr>
          <w:rFonts w:cs="Arial"/>
          <w:color w:val="000000"/>
        </w:rPr>
        <w:t>The A-Suite has been put together by Allens with startups in mind but it does not take into account your particular circumstances and it is not intended to be comprehensive. The law and other relevant circumstances may change from time to time and we do not guarantee that the A-Suite will be complete, accurate or up-to-date.</w:t>
      </w:r>
    </w:p>
    <w:p w14:paraId="222C7BB9" w14:textId="77777777" w:rsidR="00FA62C0" w:rsidRDefault="00FA62C0" w:rsidP="00965727">
      <w:pPr>
        <w:spacing w:after="240"/>
        <w:rPr>
          <w:rFonts w:cs="Arial"/>
          <w:color w:val="000000"/>
        </w:rPr>
      </w:pPr>
      <w:r>
        <w:rPr>
          <w:rFonts w:cs="Arial"/>
          <w:color w:val="000000"/>
        </w:rPr>
        <w:t>The A-Suite does not constitute legal advice and must not be relied upon by you as a substitute for seeking legal advice. Your use of the A-Suite does not create a solicitor-client relationship between you and Allens and we recommend that you seek legal and other professional advice specific to your circumstances before acting or relying on any part of the A-Suite. We are not responsible for any action taken or not taken in reliance on the A-Suite.</w:t>
      </w:r>
    </w:p>
    <w:p w14:paraId="1F93305E" w14:textId="77777777" w:rsidR="00FA62C0" w:rsidRDefault="00FA62C0" w:rsidP="00965727">
      <w:pPr>
        <w:spacing w:after="240"/>
        <w:rPr>
          <w:rFonts w:cs="Arial"/>
          <w:color w:val="000000"/>
        </w:rPr>
      </w:pPr>
      <w:r>
        <w:rPr>
          <w:rFonts w:cs="Arial"/>
          <w:color w:val="000000"/>
        </w:rPr>
        <w:t xml:space="preserve">Your use of the A-Suite is subject to our Terms of Use accessible from </w:t>
      </w:r>
      <w:hyperlink r:id="rId8" w:history="1">
        <w:r>
          <w:rPr>
            <w:rStyle w:val="Hyperlink"/>
            <w:rFonts w:cs="Arial"/>
          </w:rPr>
          <w:t>www.allens.com.au/accelerate/terms-and-conditions/</w:t>
        </w:r>
      </w:hyperlink>
      <w:r>
        <w:rPr>
          <w:rFonts w:cs="Arial"/>
          <w:color w:val="000000"/>
        </w:rPr>
        <w:t xml:space="preserve"> </w:t>
      </w:r>
    </w:p>
    <w:p w14:paraId="6CB3368D" w14:textId="77777777" w:rsidR="00FA62C0" w:rsidRDefault="00FA62C0">
      <w:pPr>
        <w:spacing w:before="0" w:line="240" w:lineRule="auto"/>
      </w:pPr>
      <w:r>
        <w:rPr>
          <w:noProof/>
          <w:lang w:eastAsia="en-AU"/>
        </w:rPr>
        <mc:AlternateContent>
          <mc:Choice Requires="wps">
            <w:drawing>
              <wp:inline distT="0" distB="0" distL="0" distR="0" wp14:anchorId="7BD90519" wp14:editId="679ADC5F">
                <wp:extent cx="5753100" cy="1068779"/>
                <wp:effectExtent l="0" t="0" r="0" b="0"/>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068779"/>
                        </a:xfrm>
                        <a:prstGeom prst="rect">
                          <a:avLst/>
                        </a:prstGeom>
                        <a:solidFill>
                          <a:schemeClr val="accent2">
                            <a:lumMod val="20000"/>
                            <a:lumOff val="80000"/>
                          </a:schemeClr>
                        </a:solidFill>
                        <a:ln w="6350">
                          <a:noFill/>
                        </a:ln>
                        <a:effectLst/>
                      </wps:spPr>
                      <wps:txbx>
                        <w:txbxContent>
                          <w:p w14:paraId="4BDB53AF" w14:textId="77777777" w:rsidR="00FA62C0" w:rsidRDefault="00FA62C0" w:rsidP="00965727">
                            <w:pPr>
                              <w:rPr>
                                <w:b/>
                                <w:color w:val="000000"/>
                              </w:rPr>
                            </w:pPr>
                            <w:r>
                              <w:rPr>
                                <w:b/>
                                <w:color w:val="0074BF" w:themeColor="text2"/>
                              </w:rPr>
                              <w:t>Guidance note warning</w:t>
                            </w:r>
                          </w:p>
                          <w:p w14:paraId="382636AB" w14:textId="77777777" w:rsidR="00FA62C0" w:rsidRDefault="00FA62C0" w:rsidP="00965727">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7BD90519" id="_x0000_t202" coordsize="21600,21600" o:spt="202" path="m,l,21600r21600,l21600,xe">
                <v:stroke joinstyle="miter"/>
                <v:path gradientshapeok="t" o:connecttype="rect"/>
              </v:shapetype>
              <v:shape id="Text Box 1" o:spid="_x0000_s1026" type="#_x0000_t202" style="width:453pt;height:8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" fillcolor="#dadfe4 [661]" stroked="f" strokeweight=".5pt">
                <v:textbox inset=",0">
                  <w:txbxContent>
                    <w:p w14:paraId="4BDB53AF" w14:textId="77777777" w:rsidR="00FA62C0" w:rsidRDefault="00FA62C0" w:rsidP="00965727">
                      <w:pPr>
                        <w:rPr>
                          <w:b/>
                          <w:color w:val="000000"/>
                        </w:rPr>
                      </w:pPr>
                      <w:r>
                        <w:rPr>
                          <w:b/>
                          <w:color w:val="0074BF" w:themeColor="text2"/>
                        </w:rPr>
                        <w:t>Guidance note warning</w:t>
                      </w:r>
                    </w:p>
                    <w:p w14:paraId="382636AB" w14:textId="77777777" w:rsidR="00FA62C0" w:rsidRDefault="00FA62C0" w:rsidP="00965727">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v:textbox>
                <w10:anchorlock/>
              </v:shape>
            </w:pict>
          </mc:Fallback>
        </mc:AlternateContent>
      </w:r>
    </w:p>
    <w:p w14:paraId="4D7F629A" w14:textId="77777777" w:rsidR="001078EE" w:rsidRDefault="001078EE">
      <w:pPr>
        <w:spacing w:before="0" w:line="240" w:lineRule="auto"/>
      </w:pPr>
    </w:p>
    <w:p w14:paraId="7530F60E" w14:textId="77777777" w:rsidR="00FA62C0" w:rsidRDefault="00FA62C0">
      <w:pPr>
        <w:spacing w:before="0" w:line="240" w:lineRule="auto"/>
      </w:pPr>
      <w:r>
        <w:rPr>
          <w:noProof/>
          <w:lang w:eastAsia="en-AU"/>
        </w:rPr>
        <mc:AlternateContent>
          <mc:Choice Requires="wps">
            <w:drawing>
              <wp:inline distT="0" distB="0" distL="0" distR="0" wp14:anchorId="1EF8E28C" wp14:editId="4D17C7F6">
                <wp:extent cx="5753100" cy="4598377"/>
                <wp:effectExtent l="0" t="0" r="0" b="0"/>
                <wp:docPr id="1767243060" name="Text Box 17672430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4598377"/>
                        </a:xfrm>
                        <a:prstGeom prst="rect">
                          <a:avLst/>
                        </a:prstGeom>
                        <a:solidFill>
                          <a:schemeClr val="accent2">
                            <a:lumMod val="20000"/>
                            <a:lumOff val="80000"/>
                          </a:schemeClr>
                        </a:solidFill>
                        <a:ln w="6350">
                          <a:noFill/>
                        </a:ln>
                        <a:effectLst/>
                      </wps:spPr>
                      <wps:txbx>
                        <w:txbxContent>
                          <w:p w14:paraId="424DFD91" w14:textId="77777777" w:rsidR="00FA62C0" w:rsidRDefault="00FA62C0" w:rsidP="003570BA">
                            <w:pPr>
                              <w:rPr>
                                <w:b/>
                                <w:color w:val="000000"/>
                              </w:rPr>
                            </w:pPr>
                            <w:r>
                              <w:rPr>
                                <w:b/>
                                <w:color w:val="0074BF" w:themeColor="text2"/>
                              </w:rPr>
                              <w:t xml:space="preserve">Guidance note </w:t>
                            </w:r>
                          </w:p>
                          <w:p w14:paraId="45058588" w14:textId="77777777" w:rsidR="00FA62C0" w:rsidRPr="004B627F" w:rsidRDefault="00FA62C0" w:rsidP="003570BA">
                            <w:pPr>
                              <w:rPr>
                                <w:b/>
                                <w:color w:val="0074BF" w:themeColor="text2"/>
                              </w:rPr>
                            </w:pPr>
                            <w:r w:rsidRPr="004B627F">
                              <w:rPr>
                                <w:b/>
                                <w:color w:val="0074BF" w:themeColor="text2"/>
                              </w:rPr>
                              <w:t>Using this template</w:t>
                            </w:r>
                          </w:p>
                          <w:p w14:paraId="7FE094C9" w14:textId="77777777" w:rsidR="00FA62C0" w:rsidRDefault="00FA62C0" w:rsidP="003570BA">
                            <w:r>
                              <w:t>This template provides terms and conditions that you can use on your website. Make sure they are visible and can be easily accessed by your users. You can do this by including them in the footer of each website page (similar to your Privacy Policy).</w:t>
                            </w:r>
                          </w:p>
                          <w:p w14:paraId="65B8CFD0" w14:textId="77777777" w:rsidR="00FA62C0" w:rsidRPr="005C795A" w:rsidRDefault="00FA62C0" w:rsidP="003570BA">
                            <w:r>
                              <w:t>These terms incorporate your Privacy Policy and should be consistent with that policy.</w:t>
                            </w:r>
                          </w:p>
                          <w:p w14:paraId="7E0954DF" w14:textId="77777777" w:rsidR="00FA62C0" w:rsidRDefault="00FA62C0" w:rsidP="003570BA">
                            <w:r>
                              <w:t>Your Terms and Conditions will vary, depending on your website's particular features and functions. Key issues to consider are:</w:t>
                            </w:r>
                          </w:p>
                          <w:p w14:paraId="4709E7F2" w14:textId="77777777" w:rsidR="00FA62C0" w:rsidRDefault="00FA62C0" w:rsidP="003570BA">
                            <w:pPr>
                              <w:pStyle w:val="Bullet1"/>
                            </w:pPr>
                            <w:r>
                              <w:t xml:space="preserve">what does your website do? </w:t>
                            </w:r>
                          </w:p>
                          <w:p w14:paraId="62140F58" w14:textId="77777777" w:rsidR="00FA62C0" w:rsidRDefault="00FA62C0" w:rsidP="003570BA">
                            <w:pPr>
                              <w:pStyle w:val="Bullet2"/>
                            </w:pPr>
                            <w:r>
                              <w:t>what kind of features are included?</w:t>
                            </w:r>
                          </w:p>
                          <w:p w14:paraId="369D9A68" w14:textId="77777777" w:rsidR="00FA62C0" w:rsidRDefault="00FA62C0" w:rsidP="003570BA">
                            <w:pPr>
                              <w:pStyle w:val="Bullet2"/>
                            </w:pPr>
                            <w:r>
                              <w:t xml:space="preserve">do you sell items or services from your website? </w:t>
                            </w:r>
                          </w:p>
                          <w:p w14:paraId="57394FC9" w14:textId="77777777" w:rsidR="00FA62C0" w:rsidRPr="00D2337E" w:rsidRDefault="00FA62C0" w:rsidP="003570BA">
                            <w:pPr>
                              <w:pStyle w:val="Bullet2"/>
                            </w:pPr>
                            <w:r>
                              <w:t xml:space="preserve">do individuals need to register to access particular features or functions? </w:t>
                            </w:r>
                          </w:p>
                          <w:p w14:paraId="4CB6C136" w14:textId="77777777" w:rsidR="00FA62C0" w:rsidRDefault="00FA62C0" w:rsidP="003570BA">
                            <w:pPr>
                              <w:pStyle w:val="Bullet1"/>
                            </w:pPr>
                            <w:r>
                              <w:t xml:space="preserve">who is your audience? </w:t>
                            </w:r>
                          </w:p>
                          <w:p w14:paraId="1A1F23BD" w14:textId="77777777" w:rsidR="00FA62C0" w:rsidRDefault="00FA62C0" w:rsidP="003570BA">
                            <w:pPr>
                              <w:pStyle w:val="Bullet2"/>
                            </w:pPr>
                            <w:r>
                              <w:t>is your website likely to attract children under 18?</w:t>
                            </w:r>
                          </w:p>
                          <w:p w14:paraId="37AACB73" w14:textId="77777777" w:rsidR="00FA62C0" w:rsidRDefault="00FA62C0" w:rsidP="003570BA">
                            <w:pPr>
                              <w:pStyle w:val="Bullet2"/>
                            </w:pPr>
                            <w:r>
                              <w:t>is your website for personal use or will businesses or individuals be using it for commercial purposes?</w:t>
                            </w:r>
                          </w:p>
                          <w:p w14:paraId="2E4BC0B0" w14:textId="77777777" w:rsidR="00FA62C0" w:rsidRDefault="00FA62C0" w:rsidP="003570BA">
                            <w:pPr>
                              <w:pStyle w:val="Bullet1"/>
                            </w:pPr>
                            <w:r>
                              <w:t>will you run competitions, promotions or contests?</w:t>
                            </w:r>
                          </w:p>
                          <w:p w14:paraId="2B2BE579" w14:textId="77777777" w:rsidR="00FA62C0" w:rsidRPr="00D2337E" w:rsidRDefault="00FA62C0" w:rsidP="003570BA">
                            <w:r>
                              <w:t xml:space="preserve">We have included optional sections in this template to help you to address some of these questions. You should review the terms in this template to ensure they accurately reflect the operation of your website and business. </w:t>
                            </w:r>
                          </w:p>
                          <w:p w14:paraId="4E0F1C03" w14:textId="77777777" w:rsidR="00FA62C0" w:rsidRDefault="00FA62C0" w:rsidP="003570BA"/>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1EF8E28C" id="Text Box 1767243060" o:spid="_x0000_s1027" type="#_x0000_t202" style="width:453pt;height:36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" fillcolor="#dadfe4 [661]" stroked="f" strokeweight=".5pt">
                <v:textbox inset=",0">
                  <w:txbxContent>
                    <w:p w14:paraId="424DFD91" w14:textId="77777777" w:rsidR="00FA62C0" w:rsidRDefault="00FA62C0" w:rsidP="003570BA">
                      <w:pPr>
                        <w:rPr>
                          <w:b/>
                          <w:color w:val="000000"/>
                        </w:rPr>
                      </w:pPr>
                      <w:r>
                        <w:rPr>
                          <w:b/>
                          <w:color w:val="0074BF" w:themeColor="text2"/>
                        </w:rPr>
                        <w:t xml:space="preserve">Guidance note </w:t>
                      </w:r>
                    </w:p>
                    <w:p w14:paraId="45058588" w14:textId="77777777" w:rsidR="00FA62C0" w:rsidRPr="004B627F" w:rsidRDefault="00FA62C0" w:rsidP="003570BA">
                      <w:pPr>
                        <w:rPr>
                          <w:b/>
                          <w:color w:val="0074BF" w:themeColor="text2"/>
                        </w:rPr>
                      </w:pPr>
                      <w:r w:rsidRPr="004B627F">
                        <w:rPr>
                          <w:b/>
                          <w:color w:val="0074BF" w:themeColor="text2"/>
                        </w:rPr>
                        <w:t>Using this template</w:t>
                      </w:r>
                    </w:p>
                    <w:p w14:paraId="7FE094C9" w14:textId="77777777" w:rsidR="00FA62C0" w:rsidRDefault="00FA62C0" w:rsidP="003570BA">
                      <w:r>
                        <w:t>This template provides terms and conditions that you can use on your website. Make sure they are visible and can be easily accessed by your users. You can do this by including them in the footer of each website page (similar to your Privacy Policy).</w:t>
                      </w:r>
                    </w:p>
                    <w:p w14:paraId="65B8CFD0" w14:textId="77777777" w:rsidR="00FA62C0" w:rsidRPr="005C795A" w:rsidRDefault="00FA62C0" w:rsidP="003570BA">
                      <w:r>
                        <w:t>These terms incorporate your Privacy Policy and should be consistent with that policy.</w:t>
                      </w:r>
                    </w:p>
                    <w:p w14:paraId="7E0954DF" w14:textId="77777777" w:rsidR="00FA62C0" w:rsidRDefault="00FA62C0" w:rsidP="003570BA">
                      <w:r>
                        <w:t>Your Terms and Conditions will vary, depending on your website's particular features and functions. Key issues to consider are:</w:t>
                      </w:r>
                    </w:p>
                    <w:p w14:paraId="4709E7F2" w14:textId="77777777" w:rsidR="00FA62C0" w:rsidRDefault="00FA62C0" w:rsidP="003570BA">
                      <w:pPr>
                        <w:pStyle w:val="Bullet1"/>
                      </w:pPr>
                      <w:r>
                        <w:t xml:space="preserve">what does your website do? </w:t>
                      </w:r>
                    </w:p>
                    <w:p w14:paraId="62140F58" w14:textId="77777777" w:rsidR="00FA62C0" w:rsidRDefault="00FA62C0" w:rsidP="003570BA">
                      <w:pPr>
                        <w:pStyle w:val="Bullet2"/>
                      </w:pPr>
                      <w:r>
                        <w:t>what kind of features are included?</w:t>
                      </w:r>
                    </w:p>
                    <w:p w14:paraId="369D9A68" w14:textId="77777777" w:rsidR="00FA62C0" w:rsidRDefault="00FA62C0" w:rsidP="003570BA">
                      <w:pPr>
                        <w:pStyle w:val="Bullet2"/>
                      </w:pPr>
                      <w:r>
                        <w:t xml:space="preserve">do you sell items or services from your website? </w:t>
                      </w:r>
                    </w:p>
                    <w:p w14:paraId="57394FC9" w14:textId="77777777" w:rsidR="00FA62C0" w:rsidRPr="00D2337E" w:rsidRDefault="00FA62C0" w:rsidP="003570BA">
                      <w:pPr>
                        <w:pStyle w:val="Bullet2"/>
                      </w:pPr>
                      <w:r>
                        <w:t xml:space="preserve">do individuals need to register to access particular features or functions? </w:t>
                      </w:r>
                    </w:p>
                    <w:p w14:paraId="4CB6C136" w14:textId="77777777" w:rsidR="00FA62C0" w:rsidRDefault="00FA62C0" w:rsidP="003570BA">
                      <w:pPr>
                        <w:pStyle w:val="Bullet1"/>
                      </w:pPr>
                      <w:r>
                        <w:t xml:space="preserve">who is your audience? </w:t>
                      </w:r>
                    </w:p>
                    <w:p w14:paraId="1A1F23BD" w14:textId="77777777" w:rsidR="00FA62C0" w:rsidRDefault="00FA62C0" w:rsidP="003570BA">
                      <w:pPr>
                        <w:pStyle w:val="Bullet2"/>
                      </w:pPr>
                      <w:r>
                        <w:t>is your website likely to attract children under 18?</w:t>
                      </w:r>
                    </w:p>
                    <w:p w14:paraId="37AACB73" w14:textId="77777777" w:rsidR="00FA62C0" w:rsidRDefault="00FA62C0" w:rsidP="003570BA">
                      <w:pPr>
                        <w:pStyle w:val="Bullet2"/>
                      </w:pPr>
                      <w:r>
                        <w:t>is your website for personal use or will businesses or individuals be using it for commercial purposes?</w:t>
                      </w:r>
                    </w:p>
                    <w:p w14:paraId="2E4BC0B0" w14:textId="77777777" w:rsidR="00FA62C0" w:rsidRDefault="00FA62C0" w:rsidP="003570BA">
                      <w:pPr>
                        <w:pStyle w:val="Bullet1"/>
                      </w:pPr>
                      <w:r>
                        <w:t>will you run competitions, promotions or contests?</w:t>
                      </w:r>
                    </w:p>
                    <w:p w14:paraId="2B2BE579" w14:textId="77777777" w:rsidR="00FA62C0" w:rsidRPr="00D2337E" w:rsidRDefault="00FA62C0" w:rsidP="003570BA">
                      <w:r>
                        <w:t xml:space="preserve">We have included optional sections in this template to help you to address some of these questions. You should review the terms in this template to ensure they accurately reflect the operation of your website and business. </w:t>
                      </w:r>
                    </w:p>
                    <w:p w14:paraId="4E0F1C03" w14:textId="77777777" w:rsidR="00FA62C0" w:rsidRDefault="00FA62C0" w:rsidP="003570BA"/>
                  </w:txbxContent>
                </v:textbox>
                <w10:anchorlock/>
              </v:shape>
            </w:pict>
          </mc:Fallback>
        </mc:AlternateContent>
      </w:r>
    </w:p>
    <w:p w14:paraId="6772CD50" w14:textId="77777777" w:rsidR="007A776B" w:rsidRDefault="007A776B">
      <w:pPr>
        <w:spacing w:before="0" w:line="240" w:lineRule="auto"/>
      </w:pPr>
    </w:p>
    <w:p w14:paraId="725C6348" w14:textId="09038786" w:rsidR="00FA62C0" w:rsidRDefault="00FA62C0" w:rsidP="003570BA">
      <w:r>
        <w:lastRenderedPageBreak/>
        <w:t>Thank you for visiting our website. This website is owned [</w:t>
      </w:r>
      <w:r w:rsidRPr="009D7283">
        <w:rPr>
          <w:highlight w:val="yellow"/>
        </w:rPr>
        <w:t>and operated</w:t>
      </w:r>
      <w:r>
        <w:t>] by [</w:t>
      </w:r>
      <w:r w:rsidRPr="00F711C8">
        <w:rPr>
          <w:highlight w:val="yellow"/>
        </w:rPr>
        <w:t>insert name of your company</w:t>
      </w:r>
      <w:r w:rsidRPr="00F711C8">
        <w:t xml:space="preserve">] </w:t>
      </w:r>
      <w:r>
        <w:t>([</w:t>
      </w:r>
      <w:r w:rsidRPr="00F711C8">
        <w:rPr>
          <w:highlight w:val="yellow"/>
        </w:rPr>
        <w:t>ABN/</w:t>
      </w:r>
      <w:r>
        <w:rPr>
          <w:highlight w:val="yellow"/>
        </w:rPr>
        <w:t>ACN]</w:t>
      </w:r>
      <w:r w:rsidRPr="00F711C8">
        <w:rPr>
          <w:highlight w:val="yellow"/>
        </w:rPr>
        <w:t xml:space="preserve"> [#]</w:t>
      </w:r>
      <w:r w:rsidRPr="00F711C8">
        <w:t>).</w:t>
      </w:r>
      <w:r>
        <w:t xml:space="preserve"> By accessing and/or using this website and related services, you agree to these Terms and Conditions, which include our Privacy Policy (available at [</w:t>
      </w:r>
      <w:r w:rsidRPr="007B785D">
        <w:rPr>
          <w:highlight w:val="yellow"/>
        </w:rPr>
        <w:t xml:space="preserve">insert </w:t>
      </w:r>
      <w:proofErr w:type="spellStart"/>
      <w:r w:rsidRPr="007B785D">
        <w:rPr>
          <w:highlight w:val="yellow"/>
        </w:rPr>
        <w:t>url</w:t>
      </w:r>
      <w:proofErr w:type="spellEnd"/>
      <w:r>
        <w:t>]) (</w:t>
      </w:r>
      <w:r w:rsidRPr="00FA192F">
        <w:rPr>
          <w:b/>
          <w:i/>
        </w:rPr>
        <w:t>Terms</w:t>
      </w:r>
      <w:r>
        <w:t xml:space="preserve">). You should review our Privacy Policy and these Terms carefully and immediately cease using our website if you do not agree to these Terms. </w:t>
      </w:r>
    </w:p>
    <w:p w14:paraId="5D59A615" w14:textId="77777777" w:rsidR="00FA62C0" w:rsidRDefault="00FA62C0" w:rsidP="003570BA">
      <w:r>
        <w:t>In these Terms, 'us', 'we' and 'our' means [</w:t>
      </w:r>
      <w:r w:rsidRPr="00F711C8">
        <w:rPr>
          <w:highlight w:val="yellow"/>
        </w:rPr>
        <w:t>insert n</w:t>
      </w:r>
      <w:r w:rsidRPr="007B785D">
        <w:rPr>
          <w:highlight w:val="yellow"/>
        </w:rPr>
        <w:t>ame of your company</w:t>
      </w:r>
      <w:r>
        <w:t>] [</w:t>
      </w:r>
      <w:r w:rsidRPr="003F6416">
        <w:rPr>
          <w:highlight w:val="yellow"/>
        </w:rPr>
        <w:t>and our related bodies corporate</w:t>
      </w:r>
      <w:r>
        <w:t>].</w:t>
      </w:r>
    </w:p>
    <w:p w14:paraId="5345673E" w14:textId="77777777" w:rsidR="00FA62C0" w:rsidRDefault="00FA62C0" w:rsidP="003570BA"/>
    <w:p w14:paraId="3496427B" w14:textId="77777777" w:rsidR="00FA62C0" w:rsidRDefault="00FA62C0" w:rsidP="003570BA">
      <w:pPr>
        <w:pStyle w:val="AllensHeading1"/>
      </w:pPr>
      <w:r>
        <w:t>[</w:t>
      </w:r>
      <w:r w:rsidRPr="00B00D34">
        <w:rPr>
          <w:highlight w:val="yellow"/>
        </w:rPr>
        <w:t>optional section</w:t>
      </w:r>
      <w:r>
        <w:t>] Registration</w:t>
      </w:r>
    </w:p>
    <w:p w14:paraId="038144B3" w14:textId="77777777" w:rsidR="00FA62C0" w:rsidRDefault="00FA62C0" w:rsidP="003570BA">
      <w:r>
        <w:rPr>
          <w:noProof/>
          <w:lang w:eastAsia="en-AU"/>
        </w:rPr>
        <mc:AlternateContent>
          <mc:Choice Requires="wps">
            <w:drawing>
              <wp:inline distT="0" distB="0" distL="0" distR="0" wp14:anchorId="245EFD90" wp14:editId="6B3244F1">
                <wp:extent cx="5753100" cy="1222131"/>
                <wp:effectExtent l="0" t="0" r="0" b="0"/>
                <wp:docPr id="1161591952" name="Text Box 1161591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222131"/>
                        </a:xfrm>
                        <a:prstGeom prst="rect">
                          <a:avLst/>
                        </a:prstGeom>
                        <a:solidFill>
                          <a:schemeClr val="accent2">
                            <a:lumMod val="20000"/>
                            <a:lumOff val="80000"/>
                          </a:schemeClr>
                        </a:solidFill>
                        <a:ln w="6350">
                          <a:noFill/>
                        </a:ln>
                        <a:effectLst/>
                      </wps:spPr>
                      <wps:txbx>
                        <w:txbxContent>
                          <w:p w14:paraId="3E68AD8A" w14:textId="77777777" w:rsidR="00FA62C0" w:rsidRPr="00F77F3F" w:rsidRDefault="00FA62C0" w:rsidP="00F77F3F">
                            <w:pPr>
                              <w:rPr>
                                <w:b/>
                                <w:color w:val="0074BF" w:themeColor="text2"/>
                              </w:rPr>
                            </w:pPr>
                            <w:r w:rsidRPr="00F77F3F">
                              <w:rPr>
                                <w:b/>
                                <w:color w:val="0074BF" w:themeColor="text2"/>
                              </w:rPr>
                              <w:t>Does your website (or any features of the website) require registration and/or an account to enable access?</w:t>
                            </w:r>
                          </w:p>
                          <w:p w14:paraId="50D64E2A" w14:textId="77777777" w:rsidR="00FA62C0" w:rsidRDefault="00FA62C0" w:rsidP="00F77F3F">
                            <w:r>
                              <w:t>Remove this section if users will not be able to register or set up an account on your website. If you do have a registration or account process, you may need to amend the terms below to ensure they are consistent with your registration policies or processes.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245EFD90" id="Text Box 1161591952" o:spid="_x0000_s1028" type="#_x0000_t202" style="width:453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" fillcolor="#dadfe4 [661]" stroked="f" strokeweight=".5pt">
                <v:textbox inset=",0">
                  <w:txbxContent>
                    <w:p w14:paraId="3E68AD8A" w14:textId="77777777" w:rsidR="00FA62C0" w:rsidRPr="00F77F3F" w:rsidRDefault="00FA62C0" w:rsidP="00F77F3F">
                      <w:pPr>
                        <w:rPr>
                          <w:b/>
                          <w:color w:val="0074BF" w:themeColor="text2"/>
                        </w:rPr>
                      </w:pPr>
                      <w:r w:rsidRPr="00F77F3F">
                        <w:rPr>
                          <w:b/>
                          <w:color w:val="0074BF" w:themeColor="text2"/>
                        </w:rPr>
                        <w:t>Does your website (or any features of the website) require registration and/or an account to enable access?</w:t>
                      </w:r>
                    </w:p>
                    <w:p w14:paraId="50D64E2A" w14:textId="77777777" w:rsidR="00FA62C0" w:rsidRDefault="00FA62C0" w:rsidP="00F77F3F">
                      <w:r>
                        <w:t>Remove this section if users will not be able to register or set up an account on your website. If you do have a registration or account process, you may need to amend the terms below to ensure they are consistent with your registration policies or processes.</w:t>
                      </w:r>
                    </w:p>
                  </w:txbxContent>
                </v:textbox>
                <w10:anchorlock/>
              </v:shape>
            </w:pict>
          </mc:Fallback>
        </mc:AlternateContent>
      </w:r>
    </w:p>
    <w:p w14:paraId="11353C9B" w14:textId="77777777" w:rsidR="00FA62C0" w:rsidRDefault="00FA62C0" w:rsidP="003570BA">
      <w:pPr>
        <w:ind w:left="709"/>
      </w:pPr>
      <w:r>
        <w:t>You [</w:t>
      </w:r>
      <w:r w:rsidRPr="00D2337E">
        <w:rPr>
          <w:highlight w:val="yellow"/>
        </w:rPr>
        <w:t>may need to be | must be</w:t>
      </w:r>
      <w:r>
        <w:t>] a registered member to [</w:t>
      </w:r>
      <w:r w:rsidRPr="00D2337E">
        <w:rPr>
          <w:highlight w:val="yellow"/>
        </w:rPr>
        <w:t xml:space="preserve">make orders | access our products | access </w:t>
      </w:r>
      <w:r>
        <w:rPr>
          <w:highlight w:val="yellow"/>
        </w:rPr>
        <w:t>certain</w:t>
      </w:r>
      <w:r w:rsidRPr="00D2337E">
        <w:rPr>
          <w:highlight w:val="yellow"/>
        </w:rPr>
        <w:t xml:space="preserve"> features</w:t>
      </w:r>
      <w:r>
        <w:t xml:space="preserve">] of our website. </w:t>
      </w:r>
    </w:p>
    <w:p w14:paraId="4262B4EA" w14:textId="77777777" w:rsidR="00FA62C0" w:rsidRDefault="00FA62C0" w:rsidP="003570BA">
      <w:pPr>
        <w:ind w:left="709"/>
      </w:pPr>
      <w:r>
        <w:t>When you register and activate your account, you will provide us with personal information such as your name and [</w:t>
      </w:r>
      <w:r w:rsidRPr="00AF228B">
        <w:rPr>
          <w:highlight w:val="yellow"/>
        </w:rPr>
        <w:t xml:space="preserve">email address | telephone number | </w:t>
      </w:r>
      <w:r w:rsidRPr="00695E01">
        <w:rPr>
          <w:highlight w:val="yellow"/>
        </w:rPr>
        <w:t xml:space="preserve">insert </w:t>
      </w:r>
      <w:r>
        <w:rPr>
          <w:highlight w:val="yellow"/>
        </w:rPr>
        <w:t xml:space="preserve">details of </w:t>
      </w:r>
      <w:r w:rsidRPr="00695E01">
        <w:rPr>
          <w:highlight w:val="yellow"/>
        </w:rPr>
        <w:t>other information collected</w:t>
      </w:r>
      <w:r>
        <w:t>]. You must ensure that this information is accurate and current. We will handle all personal information we collect in accordance with our Privacy Policy [</w:t>
      </w:r>
      <w:r w:rsidRPr="007B785D">
        <w:rPr>
          <w:highlight w:val="yellow"/>
        </w:rPr>
        <w:t>insert hyperlink to Privacy Policy</w:t>
      </w:r>
      <w:r>
        <w:t>].</w:t>
      </w:r>
    </w:p>
    <w:p w14:paraId="5FC34E19" w14:textId="77777777" w:rsidR="00FA62C0" w:rsidRDefault="00FA62C0" w:rsidP="003570BA">
      <w:pPr>
        <w:ind w:left="709"/>
      </w:pPr>
      <w:r>
        <w:t>When you register and activate your account, we will provide you with a user name and password. You are responsible for keeping this user name and password secure and are responsible for all use and activity carried out under this user name.</w:t>
      </w:r>
    </w:p>
    <w:p w14:paraId="6297EDCC" w14:textId="77777777" w:rsidR="00FA62C0" w:rsidRDefault="00FA62C0" w:rsidP="003570BA">
      <w:pPr>
        <w:ind w:left="142"/>
      </w:pPr>
      <w:r>
        <w:rPr>
          <w:noProof/>
          <w:lang w:eastAsia="en-AU"/>
        </w:rPr>
        <mc:AlternateContent>
          <mc:Choice Requires="wps">
            <w:drawing>
              <wp:inline distT="0" distB="0" distL="0" distR="0" wp14:anchorId="028BC445" wp14:editId="46F54223">
                <wp:extent cx="5753100" cy="1354016"/>
                <wp:effectExtent l="0" t="0" r="0" b="0"/>
                <wp:docPr id="90287970" name="Text Box 90287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354016"/>
                        </a:xfrm>
                        <a:prstGeom prst="rect">
                          <a:avLst/>
                        </a:prstGeom>
                        <a:solidFill>
                          <a:schemeClr val="accent2">
                            <a:lumMod val="20000"/>
                            <a:lumOff val="80000"/>
                          </a:schemeClr>
                        </a:solidFill>
                        <a:ln w="6350">
                          <a:noFill/>
                        </a:ln>
                        <a:effectLst/>
                      </wps:spPr>
                      <wps:txbx>
                        <w:txbxContent>
                          <w:p w14:paraId="2B7BB2D3" w14:textId="77777777" w:rsidR="00FA62C0" w:rsidRDefault="00FA62C0" w:rsidP="003570BA">
                            <w:pPr>
                              <w:rPr>
                                <w:b/>
                                <w:color w:val="000000"/>
                              </w:rPr>
                            </w:pPr>
                            <w:r>
                              <w:rPr>
                                <w:b/>
                                <w:color w:val="0074BF" w:themeColor="text2"/>
                              </w:rPr>
                              <w:t xml:space="preserve">Guidance note </w:t>
                            </w:r>
                          </w:p>
                          <w:p w14:paraId="43880592" w14:textId="77777777" w:rsidR="00FA62C0" w:rsidRPr="004B627F" w:rsidRDefault="00FA62C0" w:rsidP="003570BA">
                            <w:pPr>
                              <w:rPr>
                                <w:b/>
                                <w:color w:val="0074BF" w:themeColor="text2"/>
                              </w:rPr>
                            </w:pPr>
                            <w:r w:rsidRPr="004B627F">
                              <w:rPr>
                                <w:b/>
                                <w:color w:val="0074BF" w:themeColor="text2"/>
                              </w:rPr>
                              <w:t xml:space="preserve">Who can create an account? Are there any restrictions? How old can you be? </w:t>
                            </w:r>
                          </w:p>
                          <w:p w14:paraId="544A7F5D" w14:textId="77777777" w:rsidR="00FA62C0" w:rsidRDefault="00FA62C0" w:rsidP="003570BA">
                            <w:r>
                              <w:t xml:space="preserve">If you want to limit account holders to people over the age of 18, you may wish to use Option A below. </w:t>
                            </w:r>
                          </w:p>
                          <w:p w14:paraId="4904FE02" w14:textId="77777777" w:rsidR="00FA62C0" w:rsidRDefault="00FA62C0" w:rsidP="003570BA">
                            <w:r>
                              <w:t>If you think that children under 18 should be permitted to create an account, consider using the example in Option B below.</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028BC445" id="Text Box 90287970" o:spid="_x0000_s1029" type="#_x0000_t202" style="width:453pt;height:106.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" fillcolor="#dadfe4 [661]" stroked="f" strokeweight=".5pt">
                <v:textbox inset=",0">
                  <w:txbxContent>
                    <w:p w14:paraId="2B7BB2D3" w14:textId="77777777" w:rsidR="00FA62C0" w:rsidRDefault="00FA62C0" w:rsidP="003570BA">
                      <w:pPr>
                        <w:rPr>
                          <w:b/>
                          <w:color w:val="000000"/>
                        </w:rPr>
                      </w:pPr>
                      <w:r>
                        <w:rPr>
                          <w:b/>
                          <w:color w:val="0074BF" w:themeColor="text2"/>
                        </w:rPr>
                        <w:t xml:space="preserve">Guidance note </w:t>
                      </w:r>
                    </w:p>
                    <w:p w14:paraId="43880592" w14:textId="77777777" w:rsidR="00FA62C0" w:rsidRPr="004B627F" w:rsidRDefault="00FA62C0" w:rsidP="003570BA">
                      <w:pPr>
                        <w:rPr>
                          <w:b/>
                          <w:color w:val="0074BF" w:themeColor="text2"/>
                        </w:rPr>
                      </w:pPr>
                      <w:r w:rsidRPr="004B627F">
                        <w:rPr>
                          <w:b/>
                          <w:color w:val="0074BF" w:themeColor="text2"/>
                        </w:rPr>
                        <w:t xml:space="preserve">Who can create an account? Are there any restrictions? How old can you be? </w:t>
                      </w:r>
                    </w:p>
                    <w:p w14:paraId="544A7F5D" w14:textId="77777777" w:rsidR="00FA62C0" w:rsidRDefault="00FA62C0" w:rsidP="003570BA">
                      <w:r>
                        <w:t xml:space="preserve">If you want to limit account holders to people over the age of 18, you may wish to use Option A below. </w:t>
                      </w:r>
                    </w:p>
                    <w:p w14:paraId="4904FE02" w14:textId="77777777" w:rsidR="00FA62C0" w:rsidRDefault="00FA62C0" w:rsidP="003570BA">
                      <w:r>
                        <w:t>If you think that children under 18 should be permitted to create an account, consider using the example in Option B below.</w:t>
                      </w:r>
                    </w:p>
                  </w:txbxContent>
                </v:textbox>
                <w10:anchorlock/>
              </v:shape>
            </w:pict>
          </mc:Fallback>
        </mc:AlternateContent>
      </w:r>
    </w:p>
    <w:p w14:paraId="798A8758" w14:textId="77777777" w:rsidR="00FA62C0" w:rsidRDefault="00FA62C0" w:rsidP="003570BA">
      <w:pPr>
        <w:ind w:left="709"/>
      </w:pPr>
      <w:r>
        <w:t>[</w:t>
      </w:r>
      <w:r w:rsidRPr="002500A7">
        <w:rPr>
          <w:b/>
          <w:highlight w:val="yellow"/>
        </w:rPr>
        <w:t>Option A:</w:t>
      </w:r>
      <w:r w:rsidRPr="004C699C">
        <w:t xml:space="preserve"> </w:t>
      </w:r>
    </w:p>
    <w:p w14:paraId="52772BCF" w14:textId="77777777" w:rsidR="00FA62C0" w:rsidRPr="004C699C" w:rsidRDefault="00FA62C0" w:rsidP="003570BA">
      <w:pPr>
        <w:ind w:left="709"/>
      </w:pPr>
      <w:r w:rsidRPr="004C699C">
        <w:t>To create an account, you must be:</w:t>
      </w:r>
    </w:p>
    <w:p w14:paraId="40D89351" w14:textId="77777777" w:rsidR="00FA62C0" w:rsidRPr="004C699C" w:rsidRDefault="00FA62C0" w:rsidP="003570BA">
      <w:pPr>
        <w:pStyle w:val="Bullet2"/>
      </w:pPr>
      <w:r w:rsidRPr="004C699C">
        <w:t>at least 18 years of age;</w:t>
      </w:r>
    </w:p>
    <w:p w14:paraId="4F987293" w14:textId="77777777" w:rsidR="00FA62C0" w:rsidRPr="004C699C" w:rsidRDefault="00FA62C0" w:rsidP="003570BA">
      <w:pPr>
        <w:pStyle w:val="Bullet2"/>
      </w:pPr>
      <w:r w:rsidRPr="004C699C">
        <w:t>possess the legal right and ability to enter into a legally binding agreement with us; and</w:t>
      </w:r>
    </w:p>
    <w:p w14:paraId="26705DAD" w14:textId="77777777" w:rsidR="00FA62C0" w:rsidRPr="004C699C" w:rsidRDefault="00FA62C0" w:rsidP="003570BA">
      <w:pPr>
        <w:pStyle w:val="Bullet2"/>
      </w:pPr>
      <w:r w:rsidRPr="004C699C">
        <w:t>agree and warrant to use the website in accordance with these Terms.]</w:t>
      </w:r>
    </w:p>
    <w:p w14:paraId="3FC67B62" w14:textId="77777777" w:rsidR="00FA62C0" w:rsidRDefault="00FA62C0" w:rsidP="003570BA">
      <w:pPr>
        <w:ind w:left="709"/>
        <w:rPr>
          <w:b/>
        </w:rPr>
      </w:pPr>
      <w:r>
        <w:t>[</w:t>
      </w:r>
      <w:r w:rsidRPr="000C7C72">
        <w:rPr>
          <w:b/>
          <w:highlight w:val="yellow"/>
        </w:rPr>
        <w:t>Option B</w:t>
      </w:r>
      <w:r>
        <w:rPr>
          <w:b/>
        </w:rPr>
        <w:t>:</w:t>
      </w:r>
    </w:p>
    <w:p w14:paraId="3C7827A8" w14:textId="77777777" w:rsidR="00FA62C0" w:rsidRPr="004C699C" w:rsidRDefault="00FA62C0" w:rsidP="003570BA">
      <w:pPr>
        <w:pStyle w:val="NormalIndent"/>
      </w:pPr>
      <w:r w:rsidRPr="004C699C">
        <w:t>If you are under the age of 13 years</w:t>
      </w:r>
      <w:r>
        <w:t>,</w:t>
      </w:r>
      <w:r w:rsidRPr="004C699C">
        <w:t xml:space="preserve"> you may not create an account or register as a member. If you are 13 or older but under the age of 18, you represent that you have reviewed these Terms with your parent or legal guardian to make sure that you and your parent or legal guardian understand these Terms. If you are a parent or guardian permitting a person under the age of 18 (a </w:t>
      </w:r>
      <w:r>
        <w:rPr>
          <w:b/>
          <w:i/>
        </w:rPr>
        <w:t>M</w:t>
      </w:r>
      <w:r w:rsidRPr="004C699C">
        <w:rPr>
          <w:b/>
          <w:i/>
        </w:rPr>
        <w:t>inor</w:t>
      </w:r>
      <w:r w:rsidRPr="004C699C">
        <w:t>) to create an account</w:t>
      </w:r>
      <w:r>
        <w:t>,</w:t>
      </w:r>
      <w:r w:rsidRPr="004C699C">
        <w:t xml:space="preserve"> you agree to:</w:t>
      </w:r>
    </w:p>
    <w:p w14:paraId="689635B1" w14:textId="77777777" w:rsidR="00FA62C0" w:rsidRPr="004C699C" w:rsidRDefault="00FA62C0" w:rsidP="003570BA">
      <w:pPr>
        <w:pStyle w:val="Bullet2"/>
      </w:pPr>
      <w:r>
        <w:lastRenderedPageBreak/>
        <w:t>exercise supervision over the M</w:t>
      </w:r>
      <w:r w:rsidRPr="004C699C">
        <w:t>inor's use of our website and account;</w:t>
      </w:r>
    </w:p>
    <w:p w14:paraId="6596A316" w14:textId="77777777" w:rsidR="00FA62C0" w:rsidRPr="004C699C" w:rsidRDefault="00FA62C0" w:rsidP="003570BA">
      <w:pPr>
        <w:pStyle w:val="Bullet2"/>
      </w:pPr>
      <w:r w:rsidRPr="004C699C">
        <w:t xml:space="preserve">assume all risks associated with the </w:t>
      </w:r>
      <w:r>
        <w:t>M</w:t>
      </w:r>
      <w:r w:rsidRPr="004C699C">
        <w:t xml:space="preserve">inor's use </w:t>
      </w:r>
      <w:r>
        <w:t xml:space="preserve">of </w:t>
      </w:r>
      <w:r w:rsidRPr="004C699C">
        <w:t>our website and their account</w:t>
      </w:r>
      <w:r>
        <w:t>,</w:t>
      </w:r>
      <w:r w:rsidRPr="004C699C">
        <w:t xml:space="preserve"> including the transmission of content or information to and from third parties via the Internet;</w:t>
      </w:r>
    </w:p>
    <w:p w14:paraId="5EFB7063" w14:textId="77777777" w:rsidR="00FA62C0" w:rsidRPr="004C699C" w:rsidRDefault="00FA62C0" w:rsidP="003570BA">
      <w:pPr>
        <w:pStyle w:val="Bullet2"/>
      </w:pPr>
      <w:r w:rsidRPr="004C699C">
        <w:t xml:space="preserve">ensure that the content and information that the </w:t>
      </w:r>
      <w:r>
        <w:t>M</w:t>
      </w:r>
      <w:r w:rsidRPr="004C699C">
        <w:t>inor may encounter on our website are sui</w:t>
      </w:r>
      <w:r>
        <w:t>table for the M</w:t>
      </w:r>
      <w:r w:rsidRPr="004C699C">
        <w:t xml:space="preserve">inor; </w:t>
      </w:r>
    </w:p>
    <w:p w14:paraId="6F13674B" w14:textId="77777777" w:rsidR="00FA62C0" w:rsidRPr="004C699C" w:rsidRDefault="00FA62C0" w:rsidP="003570BA">
      <w:pPr>
        <w:pStyle w:val="Bullet2"/>
      </w:pPr>
      <w:r w:rsidRPr="004C699C">
        <w:t xml:space="preserve">assume </w:t>
      </w:r>
      <w:r>
        <w:t>liabilities resulting from the M</w:t>
      </w:r>
      <w:r w:rsidRPr="004C699C">
        <w:t>inor's use of our website and their account;</w:t>
      </w:r>
    </w:p>
    <w:p w14:paraId="566EA693" w14:textId="77777777" w:rsidR="00FA62C0" w:rsidRPr="004C699C" w:rsidRDefault="00FA62C0" w:rsidP="003570BA">
      <w:pPr>
        <w:pStyle w:val="Bullet2"/>
      </w:pPr>
      <w:r w:rsidRPr="004C699C">
        <w:t>ensure the accuracy and truthfulness of al</w:t>
      </w:r>
      <w:r>
        <w:t>l information submitted by the M</w:t>
      </w:r>
      <w:r w:rsidRPr="004C699C">
        <w:t>inor; and</w:t>
      </w:r>
    </w:p>
    <w:p w14:paraId="6DF938D4" w14:textId="77777777" w:rsidR="00FA62C0" w:rsidRPr="004C699C" w:rsidRDefault="00FA62C0" w:rsidP="003570BA">
      <w:pPr>
        <w:pStyle w:val="Bullet2"/>
      </w:pPr>
      <w:r w:rsidRPr="004C699C">
        <w:t>provide the consents contained i</w:t>
      </w:r>
      <w:r>
        <w:t>n these Terms on behalf of the M</w:t>
      </w:r>
      <w:r w:rsidRPr="004C699C">
        <w:t>in</w:t>
      </w:r>
      <w:r>
        <w:t>or.</w:t>
      </w:r>
    </w:p>
    <w:p w14:paraId="0D061EA5" w14:textId="77777777" w:rsidR="00FA62C0" w:rsidRPr="00F1330D" w:rsidRDefault="00FA62C0" w:rsidP="003570BA">
      <w:pPr>
        <w:pStyle w:val="NormalIndent"/>
      </w:pPr>
      <w:r w:rsidRPr="004C699C">
        <w:t>We may ask you to confirm that you have your parent's or guardian's permission and that they have agreed to these Terms on your behalf, and</w:t>
      </w:r>
      <w:r>
        <w:t>,</w:t>
      </w:r>
      <w:r w:rsidRPr="004C699C">
        <w:t xml:space="preserve"> even if we do not do this, we </w:t>
      </w:r>
      <w:r>
        <w:t>will</w:t>
      </w:r>
      <w:r w:rsidRPr="004C699C">
        <w:t xml:space="preserve"> assume that this is the case and will provide </w:t>
      </w:r>
      <w:r>
        <w:t xml:space="preserve">access to </w:t>
      </w:r>
      <w:r w:rsidRPr="004C699C">
        <w:t>our website and your account on this basis.</w:t>
      </w:r>
      <w:r>
        <w:t>]</w:t>
      </w:r>
    </w:p>
    <w:p w14:paraId="3ED25CB5" w14:textId="77777777" w:rsidR="00FA62C0" w:rsidRPr="00AF228B" w:rsidRDefault="00FA62C0" w:rsidP="003570BA">
      <w:r>
        <w:rPr>
          <w:noProof/>
          <w:lang w:eastAsia="en-AU"/>
        </w:rPr>
        <mc:AlternateContent>
          <mc:Choice Requires="wps">
            <w:drawing>
              <wp:inline distT="0" distB="0" distL="0" distR="0" wp14:anchorId="49F725F6" wp14:editId="297838C4">
                <wp:extent cx="5753100" cy="1485900"/>
                <wp:effectExtent l="0" t="0" r="0" b="0"/>
                <wp:docPr id="1293241453" name="Text Box 1293241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485900"/>
                        </a:xfrm>
                        <a:prstGeom prst="rect">
                          <a:avLst/>
                        </a:prstGeom>
                        <a:solidFill>
                          <a:schemeClr val="accent2">
                            <a:lumMod val="20000"/>
                            <a:lumOff val="80000"/>
                          </a:schemeClr>
                        </a:solidFill>
                        <a:ln w="6350">
                          <a:noFill/>
                        </a:ln>
                        <a:effectLst/>
                      </wps:spPr>
                      <wps:txbx>
                        <w:txbxContent>
                          <w:p w14:paraId="68946D21" w14:textId="77777777" w:rsidR="00FA62C0" w:rsidRDefault="00FA62C0" w:rsidP="003570BA">
                            <w:pPr>
                              <w:rPr>
                                <w:b/>
                                <w:color w:val="000000"/>
                              </w:rPr>
                            </w:pPr>
                            <w:r>
                              <w:rPr>
                                <w:b/>
                                <w:color w:val="0074BF" w:themeColor="text2"/>
                              </w:rPr>
                              <w:t xml:space="preserve">Guidance note </w:t>
                            </w:r>
                          </w:p>
                          <w:p w14:paraId="212B89C5" w14:textId="77777777" w:rsidR="00FA62C0" w:rsidRDefault="00FA62C0" w:rsidP="003570BA">
                            <w:r>
                              <w:t>Consider whether the user should be informed about particular elements of the registration process or use of their registration information. An example is set out below.</w:t>
                            </w:r>
                          </w:p>
                          <w:p w14:paraId="1E510AEF" w14:textId="77777777" w:rsidR="00FA62C0" w:rsidRDefault="00FA62C0" w:rsidP="003570BA">
                            <w:r w:rsidRPr="001A40CC">
                              <w:t>[For promotional purposes</w:t>
                            </w:r>
                            <w:r>
                              <w:t>,</w:t>
                            </w:r>
                            <w:r w:rsidRPr="001A40CC">
                              <w:t xml:space="preserve"> we may display the usernames of the last few orders received. For example "</w:t>
                            </w:r>
                            <w:r w:rsidRPr="001A40CC">
                              <w:rPr>
                                <w:i/>
                              </w:rPr>
                              <w:t>John Smith just bought…"</w:t>
                            </w:r>
                            <w:r w:rsidRPr="001A40CC">
                              <w:t>. When registering and activating your account, we strongly recommend using a username rather than you</w:t>
                            </w:r>
                            <w:r>
                              <w:t>r</w:t>
                            </w:r>
                            <w:r w:rsidRPr="001A40CC">
                              <w:t xml:space="preserve"> full name if you do not want others to know wh</w:t>
                            </w:r>
                            <w:r>
                              <w:t>at</w:t>
                            </w:r>
                            <w:r w:rsidRPr="001A40CC">
                              <w:t xml:space="preserve"> products you have ordered.]</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49F725F6" id="Text Box 1293241453" o:spid="_x0000_s1030" type="#_x0000_t202" style="width:453pt;height:1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" fillcolor="#dadfe4 [661]" stroked="f" strokeweight=".5pt">
                <v:textbox inset=",0">
                  <w:txbxContent>
                    <w:p w14:paraId="68946D21" w14:textId="77777777" w:rsidR="00FA62C0" w:rsidRDefault="00FA62C0" w:rsidP="003570BA">
                      <w:pPr>
                        <w:rPr>
                          <w:b/>
                          <w:color w:val="000000"/>
                        </w:rPr>
                      </w:pPr>
                      <w:r>
                        <w:rPr>
                          <w:b/>
                          <w:color w:val="0074BF" w:themeColor="text2"/>
                        </w:rPr>
                        <w:t xml:space="preserve">Guidance note </w:t>
                      </w:r>
                    </w:p>
                    <w:p w14:paraId="212B89C5" w14:textId="77777777" w:rsidR="00FA62C0" w:rsidRDefault="00FA62C0" w:rsidP="003570BA">
                      <w:r>
                        <w:t>Consider whether the user should be informed about particular elements of the registration process or use of their registration information. An example is set out below.</w:t>
                      </w:r>
                    </w:p>
                    <w:p w14:paraId="1E510AEF" w14:textId="77777777" w:rsidR="00FA62C0" w:rsidRDefault="00FA62C0" w:rsidP="003570BA">
                      <w:r w:rsidRPr="001A40CC">
                        <w:t>[For promotional purposes</w:t>
                      </w:r>
                      <w:r>
                        <w:t>,</w:t>
                      </w:r>
                      <w:r w:rsidRPr="001A40CC">
                        <w:t xml:space="preserve"> we may display the usernames of the last few orders received. For example "</w:t>
                      </w:r>
                      <w:r w:rsidRPr="001A40CC">
                        <w:rPr>
                          <w:i/>
                        </w:rPr>
                        <w:t>John Smith just bought…"</w:t>
                      </w:r>
                      <w:r w:rsidRPr="001A40CC">
                        <w:t>. When registering and activating your account, we strongly recommend using a username rather than you</w:t>
                      </w:r>
                      <w:r>
                        <w:t>r</w:t>
                      </w:r>
                      <w:r w:rsidRPr="001A40CC">
                        <w:t xml:space="preserve"> full name if you do not want others to know wh</w:t>
                      </w:r>
                      <w:r>
                        <w:t>at</w:t>
                      </w:r>
                      <w:r w:rsidRPr="001A40CC">
                        <w:t xml:space="preserve"> products you have ordered.]</w:t>
                      </w:r>
                    </w:p>
                  </w:txbxContent>
                </v:textbox>
                <w10:anchorlock/>
              </v:shape>
            </w:pict>
          </mc:Fallback>
        </mc:AlternateContent>
      </w:r>
    </w:p>
    <w:p w14:paraId="273B7182" w14:textId="77777777" w:rsidR="00FA62C0" w:rsidRDefault="00FA62C0" w:rsidP="003570BA">
      <w:pPr>
        <w:pStyle w:val="AllensHeading1"/>
      </w:pPr>
      <w:r>
        <w:t>[</w:t>
      </w:r>
      <w:r w:rsidRPr="00B00D34">
        <w:rPr>
          <w:highlight w:val="yellow"/>
        </w:rPr>
        <w:t>optional section</w:t>
      </w:r>
      <w:r>
        <w:t>] Collection Notice</w:t>
      </w:r>
    </w:p>
    <w:p w14:paraId="2E7E5554" w14:textId="77777777" w:rsidR="00FA62C0" w:rsidRPr="00152BA8" w:rsidRDefault="00FA62C0" w:rsidP="003570BA">
      <w:r>
        <w:rPr>
          <w:noProof/>
          <w:lang w:eastAsia="en-AU"/>
        </w:rPr>
        <mc:AlternateContent>
          <mc:Choice Requires="wps">
            <w:drawing>
              <wp:inline distT="0" distB="0" distL="0" distR="0" wp14:anchorId="04268E59" wp14:editId="562FA953">
                <wp:extent cx="5753100" cy="2839915"/>
                <wp:effectExtent l="0" t="0" r="0" b="0"/>
                <wp:docPr id="262850789" name="Text Box 262850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2839915"/>
                        </a:xfrm>
                        <a:prstGeom prst="rect">
                          <a:avLst/>
                        </a:prstGeom>
                        <a:solidFill>
                          <a:schemeClr val="accent2">
                            <a:lumMod val="20000"/>
                            <a:lumOff val="80000"/>
                          </a:schemeClr>
                        </a:solidFill>
                        <a:ln w="6350">
                          <a:noFill/>
                        </a:ln>
                        <a:effectLst/>
                      </wps:spPr>
                      <wps:txbx>
                        <w:txbxContent>
                          <w:p w14:paraId="477E47B4" w14:textId="77777777" w:rsidR="00FA62C0" w:rsidRDefault="00FA62C0" w:rsidP="003570BA">
                            <w:pPr>
                              <w:rPr>
                                <w:b/>
                                <w:color w:val="000000"/>
                              </w:rPr>
                            </w:pPr>
                            <w:r>
                              <w:rPr>
                                <w:b/>
                                <w:color w:val="0074BF" w:themeColor="text2"/>
                              </w:rPr>
                              <w:t xml:space="preserve">Guidance note </w:t>
                            </w:r>
                          </w:p>
                          <w:p w14:paraId="5291ACB1" w14:textId="77777777" w:rsidR="00FA62C0" w:rsidRPr="00245B87" w:rsidRDefault="00FA62C0" w:rsidP="003570BA">
                            <w:r>
                              <w:t xml:space="preserve">If you do have a registration or account sign-up process, you may be collecting personal information when an individual registers or sets up that account. If you are collecting personal information at that point and you are required to comply with the </w:t>
                            </w:r>
                            <w:r>
                              <w:rPr>
                                <w:i/>
                              </w:rPr>
                              <w:t>Privacy Act 1988</w:t>
                            </w:r>
                            <w:r>
                              <w:t xml:space="preserve">, you will need to provide a collection notice in accordance with APP 5. For more information on collection notices, see our Allens Accelerate Collection Statement, available for download here: </w:t>
                            </w:r>
                            <w:hyperlink r:id="rId9" w:history="1">
                              <w:r>
                                <w:rPr>
                                  <w:rStyle w:val="Hyperlink"/>
                                </w:rPr>
                                <w:t>www.allens.com.au/accelerate/</w:t>
                              </w:r>
                            </w:hyperlink>
                            <w:r>
                              <w:t xml:space="preserve">. </w:t>
                            </w:r>
                          </w:p>
                          <w:p w14:paraId="399AD625" w14:textId="77777777" w:rsidR="00FA62C0" w:rsidRDefault="00FA62C0" w:rsidP="003570BA">
                            <w:r>
                              <w:t xml:space="preserve">You may choose to provide a collection notice as part of these Terms, or you may prefer to provide a collection notice separately.  </w:t>
                            </w:r>
                          </w:p>
                          <w:p w14:paraId="04162D1A" w14:textId="77777777" w:rsidR="00FA62C0" w:rsidRDefault="00FA62C0" w:rsidP="003570BA">
                            <w:r>
                              <w:t>If you would like to provide a collection notice as part of these Terms, consider using, and/or adapting if necessary, the collection n</w:t>
                            </w:r>
                            <w:r w:rsidRPr="00BF247C">
                              <w:t xml:space="preserve">otice </w:t>
                            </w:r>
                            <w:r>
                              <w:t>below</w:t>
                            </w:r>
                            <w:r w:rsidRPr="00BF247C">
                              <w:t>. The precise wording will depend on the types of personal information being collected and the purpose of that collection.</w:t>
                            </w:r>
                          </w:p>
                          <w:p w14:paraId="61CCE1E2" w14:textId="77777777" w:rsidR="00FA62C0" w:rsidRDefault="00FA62C0" w:rsidP="003570BA">
                            <w:r w:rsidRPr="00BF247C">
                              <w:t xml:space="preserve">If you disclose personal information outside of Australia, you </w:t>
                            </w:r>
                            <w:r>
                              <w:t>should consider using</w:t>
                            </w:r>
                            <w:r w:rsidRPr="00BF247C">
                              <w:t xml:space="preserve"> the statement below </w:t>
                            </w:r>
                            <w:r w:rsidRPr="00817529">
                              <w:rPr>
                                <w:highlight w:val="green"/>
                              </w:rPr>
                              <w:t>highlighted in green</w:t>
                            </w:r>
                            <w:r w:rsidRPr="00BF247C">
                              <w: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04268E59" id="Text Box 262850789" o:spid="_x0000_s1031" type="#_x0000_t202" style="width:453pt;height:22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" fillcolor="#dadfe4 [661]" stroked="f" strokeweight=".5pt">
                <v:textbox inset=",0">
                  <w:txbxContent>
                    <w:p w14:paraId="477E47B4" w14:textId="77777777" w:rsidR="00FA62C0" w:rsidRDefault="00FA62C0" w:rsidP="003570BA">
                      <w:pPr>
                        <w:rPr>
                          <w:b/>
                          <w:color w:val="000000"/>
                        </w:rPr>
                      </w:pPr>
                      <w:r>
                        <w:rPr>
                          <w:b/>
                          <w:color w:val="0074BF" w:themeColor="text2"/>
                        </w:rPr>
                        <w:t xml:space="preserve">Guidance note </w:t>
                      </w:r>
                    </w:p>
                    <w:p w14:paraId="5291ACB1" w14:textId="77777777" w:rsidR="00FA62C0" w:rsidRPr="00245B87" w:rsidRDefault="00FA62C0" w:rsidP="003570BA">
                      <w:r>
                        <w:t xml:space="preserve">If you do have a registration or account sign-up process, you may be collecting personal information when an individual registers or sets up that account. If you are collecting personal information at that point and you are required to comply with the </w:t>
                      </w:r>
                      <w:r>
                        <w:rPr>
                          <w:i/>
                        </w:rPr>
                        <w:t>Privacy Act 1988</w:t>
                      </w:r>
                      <w:r>
                        <w:t xml:space="preserve">, you will need to provide a collection notice in accordance with APP 5. For more information on collection notices, see our Allens Accelerate Collection Statement, available for download here: </w:t>
                      </w:r>
                      <w:hyperlink r:id="rId14" w:history="1">
                        <w:r>
                          <w:rPr>
                            <w:rStyle w:val="Hyperlink"/>
                          </w:rPr>
                          <w:t>www.allens.com.au/accelerate/</w:t>
                        </w:r>
                      </w:hyperlink>
                      <w:r>
                        <w:t xml:space="preserve">. </w:t>
                      </w:r>
                    </w:p>
                    <w:p w14:paraId="399AD625" w14:textId="77777777" w:rsidR="00FA62C0" w:rsidRDefault="00FA62C0" w:rsidP="003570BA">
                      <w:r>
                        <w:t xml:space="preserve">You may choose to provide a collection notice as part of these Terms, or you may prefer to provide a collection notice separately.  </w:t>
                      </w:r>
                    </w:p>
                    <w:p w14:paraId="04162D1A" w14:textId="77777777" w:rsidR="00FA62C0" w:rsidRDefault="00FA62C0" w:rsidP="003570BA">
                      <w:r>
                        <w:t>If you would like to provide a collection notice as part of these Terms, consider using, and/or adapting if necessary, the collection n</w:t>
                      </w:r>
                      <w:r w:rsidRPr="00BF247C">
                        <w:t xml:space="preserve">otice </w:t>
                      </w:r>
                      <w:r>
                        <w:t>below</w:t>
                      </w:r>
                      <w:r w:rsidRPr="00BF247C">
                        <w:t>. The precise wording will depend on the types of personal information being collected and the purpose of that collection.</w:t>
                      </w:r>
                    </w:p>
                    <w:p w14:paraId="61CCE1E2" w14:textId="77777777" w:rsidR="00FA62C0" w:rsidRDefault="00FA62C0" w:rsidP="003570BA">
                      <w:r w:rsidRPr="00BF247C">
                        <w:t xml:space="preserve">If you disclose personal information outside of Australia, you </w:t>
                      </w:r>
                      <w:r>
                        <w:t>should consider using</w:t>
                      </w:r>
                      <w:r w:rsidRPr="00BF247C">
                        <w:t xml:space="preserve"> the statement below </w:t>
                      </w:r>
                      <w:r w:rsidRPr="00817529">
                        <w:rPr>
                          <w:highlight w:val="green"/>
                        </w:rPr>
                        <w:t>highlighted in green</w:t>
                      </w:r>
                      <w:r w:rsidRPr="00BF247C">
                        <w:t>.</w:t>
                      </w:r>
                    </w:p>
                  </w:txbxContent>
                </v:textbox>
                <w10:anchorlock/>
              </v:shape>
            </w:pict>
          </mc:Fallback>
        </mc:AlternateContent>
      </w:r>
    </w:p>
    <w:p w14:paraId="3F9C4DD5" w14:textId="77777777" w:rsidR="00FA62C0" w:rsidRPr="00BF247C" w:rsidRDefault="00FA62C0" w:rsidP="003570BA">
      <w:pPr>
        <w:pStyle w:val="NormalIndent"/>
      </w:pPr>
      <w:r>
        <w:t>We</w:t>
      </w:r>
      <w:r w:rsidRPr="00BF247C">
        <w:t xml:space="preserve"> collect personal information about you in order to [</w:t>
      </w:r>
      <w:r w:rsidRPr="00BF247C">
        <w:rPr>
          <w:highlight w:val="yellow"/>
        </w:rPr>
        <w:t xml:space="preserve">insert purpose of collection, </w:t>
      </w:r>
      <w:proofErr w:type="spellStart"/>
      <w:r w:rsidRPr="00BF247C">
        <w:rPr>
          <w:highlight w:val="yellow"/>
        </w:rPr>
        <w:t>eg</w:t>
      </w:r>
      <w:proofErr w:type="spellEnd"/>
      <w:r w:rsidRPr="00BF247C">
        <w:rPr>
          <w:highlight w:val="yellow"/>
        </w:rPr>
        <w:t>, respond to your enquiry | process your registration | provide you with [insert name of service</w:t>
      </w:r>
      <w:r w:rsidRPr="00BF247C">
        <w:rPr>
          <w:i/>
          <w:highlight w:val="yellow"/>
        </w:rPr>
        <w:t xml:space="preserve"> | </w:t>
      </w:r>
      <w:r w:rsidRPr="00BF247C">
        <w:rPr>
          <w:highlight w:val="yellow"/>
        </w:rPr>
        <w:t>feature</w:t>
      </w:r>
      <w:r w:rsidRPr="00BF247C">
        <w:rPr>
          <w:i/>
          <w:highlight w:val="yellow"/>
        </w:rPr>
        <w:t xml:space="preserve"> | </w:t>
      </w:r>
      <w:r w:rsidRPr="00BF247C">
        <w:rPr>
          <w:highlight w:val="yellow"/>
        </w:rPr>
        <w:t>function</w:t>
      </w:r>
      <w:r w:rsidRPr="00BF247C">
        <w:t>]] and for purposes otherwise set out in our Privacy Policy at [</w:t>
      </w:r>
      <w:r w:rsidRPr="00BF247C">
        <w:rPr>
          <w:highlight w:val="yellow"/>
        </w:rPr>
        <w:t>insert web address</w:t>
      </w:r>
      <w:r w:rsidRPr="00BF247C">
        <w:t xml:space="preserve">]. </w:t>
      </w:r>
    </w:p>
    <w:p w14:paraId="6A62C7CE" w14:textId="77777777" w:rsidR="00FA62C0" w:rsidRPr="00BF247C" w:rsidRDefault="00FA62C0" w:rsidP="003570BA">
      <w:pPr>
        <w:pStyle w:val="NormalIndent"/>
      </w:pPr>
      <w:r>
        <w:t>We may disclose that information</w:t>
      </w:r>
      <w:r w:rsidRPr="00BF247C">
        <w:t xml:space="preserve"> to third parties that help us deliver our services (including information technology suppliers, communication suppliers and our business partners) or as required by law. If you do not provide this information, we may not be able to provide all </w:t>
      </w:r>
      <w:r>
        <w:t xml:space="preserve">of </w:t>
      </w:r>
      <w:r w:rsidRPr="00BF247C">
        <w:t>our [</w:t>
      </w:r>
      <w:r w:rsidRPr="00817529">
        <w:rPr>
          <w:highlight w:val="yellow"/>
        </w:rPr>
        <w:t>services | products</w:t>
      </w:r>
      <w:r w:rsidRPr="00BF247C">
        <w:t>] to you. [</w:t>
      </w:r>
      <w:r w:rsidRPr="00817529">
        <w:rPr>
          <w:highlight w:val="green"/>
        </w:rPr>
        <w:t xml:space="preserve">We may </w:t>
      </w:r>
      <w:r>
        <w:rPr>
          <w:highlight w:val="green"/>
        </w:rPr>
        <w:t xml:space="preserve">also </w:t>
      </w:r>
      <w:r w:rsidRPr="00817529">
        <w:rPr>
          <w:highlight w:val="green"/>
        </w:rPr>
        <w:t>disclose your personal information to recipients that are located outside of Australia, including to [insert types of entities] located in [insert countries].]</w:t>
      </w:r>
      <w:r w:rsidRPr="00BF247C">
        <w:t xml:space="preserve"> </w:t>
      </w:r>
    </w:p>
    <w:p w14:paraId="6A982B76" w14:textId="77777777" w:rsidR="00FA62C0" w:rsidRDefault="00FA62C0" w:rsidP="003570BA">
      <w:pPr>
        <w:pStyle w:val="NormalIndent"/>
      </w:pPr>
      <w:r w:rsidRPr="00BF247C">
        <w:lastRenderedPageBreak/>
        <w:t>Our Privacy Policy explains: (</w:t>
      </w:r>
      <w:proofErr w:type="spellStart"/>
      <w:r w:rsidRPr="00BF247C">
        <w:t>i</w:t>
      </w:r>
      <w:proofErr w:type="spellEnd"/>
      <w:r w:rsidRPr="00BF247C">
        <w:t>) how we store and use, and how you may access and correct your personal information; (ii) how you can lodge a complaint regarding the handling of your personal information; and (iii) how we will handle any complaint. If you would like an</w:t>
      </w:r>
      <w:r>
        <w:t xml:space="preserve">y further information about </w:t>
      </w:r>
      <w:r w:rsidRPr="00BF247C">
        <w:t>our privacy policies or practices, please contact us at [</w:t>
      </w:r>
      <w:r w:rsidRPr="00817529">
        <w:rPr>
          <w:highlight w:val="yellow"/>
        </w:rPr>
        <w:t xml:space="preserve">insert forms of contact, </w:t>
      </w:r>
      <w:proofErr w:type="spellStart"/>
      <w:r w:rsidRPr="00817529">
        <w:rPr>
          <w:highlight w:val="yellow"/>
        </w:rPr>
        <w:t>eg</w:t>
      </w:r>
      <w:proofErr w:type="spellEnd"/>
      <w:r w:rsidRPr="00817529">
        <w:rPr>
          <w:highlight w:val="yellow"/>
        </w:rPr>
        <w:t>, email address and/or phone number</w:t>
      </w:r>
      <w:r w:rsidRPr="00BF247C">
        <w:t>].</w:t>
      </w:r>
    </w:p>
    <w:p w14:paraId="6AC830D8" w14:textId="77777777" w:rsidR="00FA62C0" w:rsidRPr="00BF247C" w:rsidRDefault="00FA62C0" w:rsidP="003570BA">
      <w:pPr>
        <w:pStyle w:val="NormalIndent"/>
      </w:pPr>
      <w:r w:rsidRPr="00BF247C">
        <w:t xml:space="preserve">By providing your personal information to us, you consent to the collection, use, storage and disclosure of that information as described in the Privacy Policy and </w:t>
      </w:r>
      <w:r>
        <w:t>these Terms</w:t>
      </w:r>
      <w:r w:rsidRPr="00BF247C">
        <w:t xml:space="preserve">. </w:t>
      </w:r>
    </w:p>
    <w:p w14:paraId="1D06CCA7" w14:textId="77777777" w:rsidR="00FA62C0" w:rsidRDefault="00FA62C0" w:rsidP="003570BA">
      <w:pPr>
        <w:pStyle w:val="AllensHeading1"/>
      </w:pPr>
      <w:r>
        <w:t>Accuracy, completeness and timeliness of information</w:t>
      </w:r>
    </w:p>
    <w:p w14:paraId="28E5D1A6" w14:textId="77777777" w:rsidR="00FA62C0" w:rsidRDefault="00FA62C0" w:rsidP="003570BA">
      <w:pPr>
        <w:pStyle w:val="NormalIndent"/>
        <w:keepLines/>
      </w:pPr>
      <w:r>
        <w:t>The information on our website is not comprehensive and is intended to provide a summary of the subject matter covered. While we use all reasonable attempts to ensure the accuracy and completeness of the information on our website, to the extent permitted by law, including the Australian Consumer Law, we make no warranty regarding the information on this website. You should monitor any changes to the information contained on this website.</w:t>
      </w:r>
    </w:p>
    <w:p w14:paraId="13A8A2E0" w14:textId="77777777" w:rsidR="00FA62C0" w:rsidRDefault="00FA62C0" w:rsidP="003570BA">
      <w:pPr>
        <w:pStyle w:val="NormalIndent"/>
      </w:pPr>
      <w:r>
        <w:t>We are not liable to you or anyone else if interference with or damage to your computer systems occurs in connection with the use of this website or a linked website. You must take your own precautions to ensure that whatever you select for your use from our website is free of viruses or anything else (such as worms or Trojan horses) that may interfere with or damage the operations of your computer systems.</w:t>
      </w:r>
    </w:p>
    <w:p w14:paraId="477D2F7C" w14:textId="77777777" w:rsidR="00FA62C0" w:rsidRDefault="00FA62C0" w:rsidP="003570BA">
      <w:pPr>
        <w:pStyle w:val="NormalIndent"/>
        <w:rPr>
          <w:lang w:val="en"/>
        </w:rPr>
      </w:pPr>
      <w:r w:rsidRPr="009250F9">
        <w:rPr>
          <w:lang w:val="en"/>
        </w:rPr>
        <w:t xml:space="preserve">We may, from time to time and without notice, change or add to the </w:t>
      </w:r>
      <w:r>
        <w:rPr>
          <w:lang w:val="en"/>
        </w:rPr>
        <w:t>website</w:t>
      </w:r>
      <w:r w:rsidRPr="009250F9">
        <w:rPr>
          <w:lang w:val="en"/>
        </w:rPr>
        <w:t xml:space="preserve"> (including </w:t>
      </w:r>
      <w:r>
        <w:rPr>
          <w:lang w:val="en"/>
        </w:rPr>
        <w:t>the Terms</w:t>
      </w:r>
      <w:r w:rsidRPr="009250F9">
        <w:rPr>
          <w:lang w:val="en"/>
        </w:rPr>
        <w:t xml:space="preserve">) or the information, products or services described in it. However, we do not undertake to keep the </w:t>
      </w:r>
      <w:r>
        <w:rPr>
          <w:lang w:val="en"/>
        </w:rPr>
        <w:t xml:space="preserve">website </w:t>
      </w:r>
      <w:r w:rsidRPr="009250F9">
        <w:rPr>
          <w:lang w:val="en"/>
        </w:rPr>
        <w:t xml:space="preserve">updated. We are not liable to you or anyone else if errors occur in the information on the </w:t>
      </w:r>
      <w:r>
        <w:rPr>
          <w:lang w:val="en"/>
        </w:rPr>
        <w:t xml:space="preserve">website </w:t>
      </w:r>
      <w:r w:rsidRPr="009250F9">
        <w:rPr>
          <w:lang w:val="en"/>
        </w:rPr>
        <w:t>or if that information is not up-to-date.</w:t>
      </w:r>
    </w:p>
    <w:p w14:paraId="28938629" w14:textId="77777777" w:rsidR="00FA62C0" w:rsidRDefault="00FA62C0" w:rsidP="003570BA">
      <w:pPr>
        <w:pStyle w:val="AllensHeading1"/>
        <w:rPr>
          <w:lang w:val="en"/>
        </w:rPr>
      </w:pPr>
      <w:r>
        <w:rPr>
          <w:lang w:val="en"/>
        </w:rPr>
        <w:t>[</w:t>
      </w:r>
      <w:r w:rsidRPr="00C749D2">
        <w:rPr>
          <w:highlight w:val="yellow"/>
          <w:lang w:val="en"/>
        </w:rPr>
        <w:t>optional section</w:t>
      </w:r>
      <w:r>
        <w:rPr>
          <w:lang w:val="en"/>
        </w:rPr>
        <w:t>] Promotions and competitions</w:t>
      </w:r>
    </w:p>
    <w:p w14:paraId="3E8E8BC4" w14:textId="77777777" w:rsidR="00FA62C0" w:rsidRDefault="00FA62C0" w:rsidP="003570BA">
      <w:pPr>
        <w:ind w:left="709"/>
        <w:rPr>
          <w:lang w:val="en"/>
        </w:rPr>
      </w:pPr>
      <w:r>
        <w:rPr>
          <w:noProof/>
          <w:lang w:eastAsia="en-AU"/>
        </w:rPr>
        <mc:AlternateContent>
          <mc:Choice Requires="wps">
            <w:drawing>
              <wp:inline distT="0" distB="0" distL="0" distR="0" wp14:anchorId="7D7FA971" wp14:editId="25946184">
                <wp:extent cx="5753100" cy="553916"/>
                <wp:effectExtent l="0" t="0" r="0" b="0"/>
                <wp:docPr id="1097107600" name="Text Box 1097107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553916"/>
                        </a:xfrm>
                        <a:prstGeom prst="rect">
                          <a:avLst/>
                        </a:prstGeom>
                        <a:solidFill>
                          <a:schemeClr val="accent2">
                            <a:lumMod val="20000"/>
                            <a:lumOff val="80000"/>
                          </a:schemeClr>
                        </a:solidFill>
                        <a:ln w="6350">
                          <a:noFill/>
                        </a:ln>
                        <a:effectLst/>
                      </wps:spPr>
                      <wps:txbx>
                        <w:txbxContent>
                          <w:p w14:paraId="5A913691" w14:textId="77777777" w:rsidR="00FA62C0" w:rsidRDefault="00FA62C0" w:rsidP="003570BA">
                            <w:pPr>
                              <w:rPr>
                                <w:b/>
                                <w:color w:val="000000"/>
                              </w:rPr>
                            </w:pPr>
                            <w:r>
                              <w:rPr>
                                <w:b/>
                                <w:color w:val="0074BF" w:themeColor="text2"/>
                              </w:rPr>
                              <w:t xml:space="preserve">Guidance note </w:t>
                            </w:r>
                          </w:p>
                          <w:p w14:paraId="0FE749D2" w14:textId="77777777" w:rsidR="00FA62C0" w:rsidRDefault="00FA62C0" w:rsidP="003570BA">
                            <w:r>
                              <w:t xml:space="preserve">If you are </w:t>
                            </w:r>
                            <w:r w:rsidRPr="00097527">
                              <w:t>likely to undertake promotions or contests</w:t>
                            </w:r>
                            <w:r>
                              <w:t xml:space="preserve">, you should consider including section 4.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7D7FA971" id="Text Box 1097107600" o:spid="_x0000_s1032" type="#_x0000_t202" style="width:453pt;height:4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" fillcolor="#dadfe4 [661]" stroked="f" strokeweight=".5pt">
                <v:textbox inset=",0">
                  <w:txbxContent>
                    <w:p w14:paraId="5A913691" w14:textId="77777777" w:rsidR="00FA62C0" w:rsidRDefault="00FA62C0" w:rsidP="003570BA">
                      <w:pPr>
                        <w:rPr>
                          <w:b/>
                          <w:color w:val="000000"/>
                        </w:rPr>
                      </w:pPr>
                      <w:r>
                        <w:rPr>
                          <w:b/>
                          <w:color w:val="0074BF" w:themeColor="text2"/>
                        </w:rPr>
                        <w:t xml:space="preserve">Guidance note </w:t>
                      </w:r>
                    </w:p>
                    <w:p w14:paraId="0FE749D2" w14:textId="77777777" w:rsidR="00FA62C0" w:rsidRDefault="00FA62C0" w:rsidP="003570BA">
                      <w:r>
                        <w:t xml:space="preserve">If you are </w:t>
                      </w:r>
                      <w:r w:rsidRPr="00097527">
                        <w:t>likely to undertake promotions or contests</w:t>
                      </w:r>
                      <w:r>
                        <w:t xml:space="preserve">, you should consider including section 4. </w:t>
                      </w:r>
                    </w:p>
                  </w:txbxContent>
                </v:textbox>
                <w10:anchorlock/>
              </v:shape>
            </w:pict>
          </mc:Fallback>
        </mc:AlternateContent>
      </w:r>
    </w:p>
    <w:p w14:paraId="7D94B2DE" w14:textId="77777777" w:rsidR="00FA62C0" w:rsidRDefault="00FA62C0" w:rsidP="003570BA">
      <w:pPr>
        <w:pStyle w:val="NormalIndent"/>
        <w:rPr>
          <w:lang w:val="en"/>
        </w:rPr>
      </w:pPr>
      <w:r w:rsidRPr="009C77E4">
        <w:rPr>
          <w:lang w:val="en"/>
        </w:rPr>
        <w:t xml:space="preserve">For certain campaigns, promotions or contests, additional terms and conditions may apply. If you want to participate in such a campaign, promotion or contest, you need to agree to the relevant terms and conditions applicable to that campaign, promotion or contest. In case of any inconsistency between such terms and conditions and these Terms, </w:t>
      </w:r>
      <w:r w:rsidRPr="000C7822">
        <w:rPr>
          <w:lang w:val="en"/>
        </w:rPr>
        <w:t xml:space="preserve">those terms and conditions </w:t>
      </w:r>
      <w:r>
        <w:rPr>
          <w:lang w:val="en"/>
        </w:rPr>
        <w:t>will</w:t>
      </w:r>
      <w:r w:rsidRPr="009C77E4">
        <w:rPr>
          <w:lang w:val="en"/>
        </w:rPr>
        <w:t xml:space="preserve"> prevail.</w:t>
      </w:r>
    </w:p>
    <w:p w14:paraId="4C9EF897" w14:textId="77777777" w:rsidR="00FA62C0" w:rsidRDefault="00FA62C0" w:rsidP="003570BA">
      <w:pPr>
        <w:pStyle w:val="AllensHeading1"/>
        <w:rPr>
          <w:lang w:val="en"/>
        </w:rPr>
      </w:pPr>
      <w:r>
        <w:rPr>
          <w:lang w:val="en"/>
        </w:rPr>
        <w:lastRenderedPageBreak/>
        <w:t>[</w:t>
      </w:r>
      <w:r w:rsidRPr="00C749D2">
        <w:rPr>
          <w:highlight w:val="yellow"/>
          <w:lang w:val="en"/>
        </w:rPr>
        <w:t>optional section</w:t>
      </w:r>
      <w:r>
        <w:rPr>
          <w:lang w:val="en"/>
        </w:rPr>
        <w:t>] Purchases</w:t>
      </w:r>
    </w:p>
    <w:p w14:paraId="09B3A222" w14:textId="77777777" w:rsidR="00FA62C0" w:rsidRDefault="00FA62C0" w:rsidP="003570BA">
      <w:pPr>
        <w:rPr>
          <w:lang w:val="en"/>
        </w:rPr>
      </w:pPr>
      <w:r>
        <w:rPr>
          <w:noProof/>
          <w:lang w:eastAsia="en-AU"/>
        </w:rPr>
        <mc:AlternateContent>
          <mc:Choice Requires="wps">
            <w:drawing>
              <wp:inline distT="0" distB="0" distL="0" distR="0" wp14:anchorId="486DDC65" wp14:editId="39ACE78F">
                <wp:extent cx="5753100" cy="5591907"/>
                <wp:effectExtent l="0" t="0" r="0" b="8890"/>
                <wp:docPr id="82769167" name="Text Box 82769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5591907"/>
                        </a:xfrm>
                        <a:prstGeom prst="rect">
                          <a:avLst/>
                        </a:prstGeom>
                        <a:solidFill>
                          <a:schemeClr val="accent2">
                            <a:lumMod val="20000"/>
                            <a:lumOff val="80000"/>
                          </a:schemeClr>
                        </a:solidFill>
                        <a:ln w="6350">
                          <a:noFill/>
                        </a:ln>
                        <a:effectLst/>
                      </wps:spPr>
                      <wps:txbx>
                        <w:txbxContent>
                          <w:p w14:paraId="3EAD4E83" w14:textId="77777777" w:rsidR="00FA62C0" w:rsidRDefault="00FA62C0" w:rsidP="003570BA">
                            <w:pPr>
                              <w:rPr>
                                <w:b/>
                                <w:color w:val="000000"/>
                              </w:rPr>
                            </w:pPr>
                            <w:r>
                              <w:rPr>
                                <w:b/>
                                <w:color w:val="0074BF" w:themeColor="text2"/>
                              </w:rPr>
                              <w:t xml:space="preserve">Guidance note </w:t>
                            </w:r>
                          </w:p>
                          <w:p w14:paraId="19A9C73E" w14:textId="77777777" w:rsidR="00FA62C0" w:rsidRPr="00562183" w:rsidRDefault="00FA62C0" w:rsidP="003570BA">
                            <w:pPr>
                              <w:rPr>
                                <w:color w:val="0074BF" w:themeColor="text2"/>
                              </w:rPr>
                            </w:pPr>
                            <w:r w:rsidRPr="00562183">
                              <w:rPr>
                                <w:b/>
                                <w:color w:val="0074BF" w:themeColor="text2"/>
                              </w:rPr>
                              <w:t>Does your website sell products or services?</w:t>
                            </w:r>
                          </w:p>
                          <w:p w14:paraId="214D4C39" w14:textId="77777777" w:rsidR="00FA62C0" w:rsidRDefault="00FA62C0" w:rsidP="003570BA">
                            <w:r>
                              <w:t>If you sell products or services through your website, you should ensure that terms and conditions of sale are included on your website. These should include:</w:t>
                            </w:r>
                          </w:p>
                          <w:p w14:paraId="2D71F11D" w14:textId="77777777" w:rsidR="00FA62C0" w:rsidRDefault="00FA62C0" w:rsidP="003570BA">
                            <w:pPr>
                              <w:pStyle w:val="Bullet1"/>
                            </w:pPr>
                            <w:r>
                              <w:t>how an individual may buy a product or service;</w:t>
                            </w:r>
                          </w:p>
                          <w:p w14:paraId="073BA72D" w14:textId="77777777" w:rsidR="00FA62C0" w:rsidRDefault="00FA62C0" w:rsidP="003570BA">
                            <w:pPr>
                              <w:pStyle w:val="Bullet1"/>
                            </w:pPr>
                            <w:r>
                              <w:t>order confirmation;</w:t>
                            </w:r>
                          </w:p>
                          <w:p w14:paraId="16892152" w14:textId="77777777" w:rsidR="00FA62C0" w:rsidRDefault="00FA62C0" w:rsidP="003570BA">
                            <w:pPr>
                              <w:pStyle w:val="Bullet1"/>
                            </w:pPr>
                            <w:r>
                              <w:t>pricing policy;</w:t>
                            </w:r>
                          </w:p>
                          <w:p w14:paraId="25D01491" w14:textId="77777777" w:rsidR="00FA62C0" w:rsidRDefault="00FA62C0" w:rsidP="003570BA">
                            <w:pPr>
                              <w:pStyle w:val="Bullet1"/>
                            </w:pPr>
                            <w:r>
                              <w:t>payment methods and security;</w:t>
                            </w:r>
                          </w:p>
                          <w:p w14:paraId="3AB1C6FB" w14:textId="77777777" w:rsidR="00FA62C0" w:rsidRDefault="00FA62C0" w:rsidP="003570BA">
                            <w:pPr>
                              <w:pStyle w:val="Bullet1"/>
                            </w:pPr>
                            <w:r>
                              <w:t>any purchasing limits;</w:t>
                            </w:r>
                          </w:p>
                          <w:p w14:paraId="512B6FE3" w14:textId="77777777" w:rsidR="00FA62C0" w:rsidRDefault="00FA62C0" w:rsidP="003570BA">
                            <w:pPr>
                              <w:pStyle w:val="Bullet1"/>
                            </w:pPr>
                            <w:r>
                              <w:t>any purchasing guarantees;</w:t>
                            </w:r>
                          </w:p>
                          <w:p w14:paraId="0A70361A" w14:textId="77777777" w:rsidR="00FA62C0" w:rsidRDefault="00FA62C0" w:rsidP="003570BA">
                            <w:pPr>
                              <w:pStyle w:val="Bullet1"/>
                            </w:pPr>
                            <w:r>
                              <w:t>deliveries and insurance;</w:t>
                            </w:r>
                          </w:p>
                          <w:p w14:paraId="0DD846BC" w14:textId="77777777" w:rsidR="00FA62C0" w:rsidRDefault="00FA62C0" w:rsidP="003570BA">
                            <w:pPr>
                              <w:pStyle w:val="Bullet1"/>
                            </w:pPr>
                            <w:r>
                              <w:t>cancellation of orders; and</w:t>
                            </w:r>
                          </w:p>
                          <w:p w14:paraId="3D1E521E" w14:textId="77777777" w:rsidR="00FA62C0" w:rsidRDefault="00FA62C0" w:rsidP="003570BA">
                            <w:pPr>
                              <w:pStyle w:val="Bullet1"/>
                            </w:pPr>
                            <w:r>
                              <w:t>returns and exchanges.</w:t>
                            </w:r>
                          </w:p>
                          <w:p w14:paraId="4F412F1A" w14:textId="77777777" w:rsidR="00FA62C0" w:rsidRDefault="00FA62C0" w:rsidP="003570BA">
                            <w:r>
                              <w:t xml:space="preserve">Where you include terms relating to purchases on your website, including any purchasing guarantees and/or terms relating to refunds or exchanges, </w:t>
                            </w:r>
                            <w:r w:rsidRPr="00097527">
                              <w:t>you should consider including the statement in brackets below</w:t>
                            </w:r>
                            <w:r>
                              <w:t>.</w:t>
                            </w:r>
                          </w:p>
                          <w:p w14:paraId="12B8C8FF" w14:textId="77777777" w:rsidR="00FA62C0" w:rsidRDefault="00FA62C0" w:rsidP="003570BA">
                            <w:r w:rsidRPr="00322F4A">
                              <w:t>[IN AUSTRALIA, OUR GOODS AND SERVICES COME WITH GUARANTEES THAT CANNOT BE</w:t>
                            </w:r>
                            <w:r>
                              <w:t xml:space="preserve"> </w:t>
                            </w:r>
                            <w:r w:rsidRPr="00322F4A">
                              <w:t>EXCLUDED UNDER THE AUSTRALIAN CONSUMER LAW. NOTHING IN THESE TERMS AND</w:t>
                            </w:r>
                            <w:r>
                              <w:t xml:space="preserve"> </w:t>
                            </w:r>
                            <w:r w:rsidRPr="00322F4A">
                              <w:t>CONDITIONS PURPORTS TO MODIFY OR EXCLUDE THE CONDITIONS, WARRANTIES AND</w:t>
                            </w:r>
                            <w:r>
                              <w:t xml:space="preserve"> </w:t>
                            </w:r>
                            <w:r w:rsidRPr="00322F4A">
                              <w:t>UNDERTAKINGS, AND OTHER LEGAL RIGHTS, UNDER THE AUSTRALIAN COMPETITION AND</w:t>
                            </w:r>
                            <w:r>
                              <w:t xml:space="preserve"> </w:t>
                            </w:r>
                            <w:r w:rsidRPr="00322F4A">
                              <w:t>CONSUMER ACT AND OTHER LAWS. ANY AND ALL OTHER WARRANTIES OR CONDITIONS</w:t>
                            </w:r>
                            <w:r>
                              <w:t xml:space="preserve"> </w:t>
                            </w:r>
                            <w:r w:rsidRPr="00322F4A">
                              <w:t>WHICH ARE NOT GUARANTEED BY THE AUSTRALIAN CONSUMER LAW OR THE</w:t>
                            </w:r>
                            <w:r>
                              <w:t xml:space="preserve"> </w:t>
                            </w:r>
                            <w:r w:rsidRPr="00322F4A">
                              <w:t>COMPETITION AND CONSUMER REGULATION 2010 ARE EXPRESSLY EXCLUDED WHERE</w:t>
                            </w:r>
                            <w:r>
                              <w:t xml:space="preserve"> </w:t>
                            </w:r>
                            <w:r w:rsidRPr="00322F4A">
                              <w:t>PERMITTED, INCLUDING LIABILITY FOR INCIDENTAL OR CONSEQUENTIAL DAMAGES CAUSED</w:t>
                            </w:r>
                            <w:r>
                              <w:t xml:space="preserve"> </w:t>
                            </w:r>
                            <w:r w:rsidRPr="00322F4A">
                              <w:t>BY BREACH OF ANY EXPRESS OR IMPLIED WARRANTY OR CONDITION.]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486DDC65" id="Text Box 82769167" o:spid="_x0000_s1033" type="#_x0000_t202" style="width:453pt;height:440.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" fillcolor="#dadfe4 [661]" stroked="f" strokeweight=".5pt">
                <v:textbox inset=",0">
                  <w:txbxContent>
                    <w:p w14:paraId="3EAD4E83" w14:textId="77777777" w:rsidR="00FA62C0" w:rsidRDefault="00FA62C0" w:rsidP="003570BA">
                      <w:pPr>
                        <w:rPr>
                          <w:b/>
                          <w:color w:val="000000"/>
                        </w:rPr>
                      </w:pPr>
                      <w:r>
                        <w:rPr>
                          <w:b/>
                          <w:color w:val="0074BF" w:themeColor="text2"/>
                        </w:rPr>
                        <w:t xml:space="preserve">Guidance note </w:t>
                      </w:r>
                    </w:p>
                    <w:p w14:paraId="19A9C73E" w14:textId="77777777" w:rsidR="00FA62C0" w:rsidRPr="00562183" w:rsidRDefault="00FA62C0" w:rsidP="003570BA">
                      <w:pPr>
                        <w:rPr>
                          <w:color w:val="0074BF" w:themeColor="text2"/>
                        </w:rPr>
                      </w:pPr>
                      <w:r w:rsidRPr="00562183">
                        <w:rPr>
                          <w:b/>
                          <w:color w:val="0074BF" w:themeColor="text2"/>
                        </w:rPr>
                        <w:t>Does your website sell products or services?</w:t>
                      </w:r>
                    </w:p>
                    <w:p w14:paraId="214D4C39" w14:textId="77777777" w:rsidR="00FA62C0" w:rsidRDefault="00FA62C0" w:rsidP="003570BA">
                      <w:r>
                        <w:t>If you sell products or services through your website, you should ensure that terms and conditions of sale are included on your website. These should include:</w:t>
                      </w:r>
                    </w:p>
                    <w:p w14:paraId="2D71F11D" w14:textId="77777777" w:rsidR="00FA62C0" w:rsidRDefault="00FA62C0" w:rsidP="003570BA">
                      <w:pPr>
                        <w:pStyle w:val="Bullet1"/>
                      </w:pPr>
                      <w:r>
                        <w:t>how an individual may buy a product or service;</w:t>
                      </w:r>
                    </w:p>
                    <w:p w14:paraId="073BA72D" w14:textId="77777777" w:rsidR="00FA62C0" w:rsidRDefault="00FA62C0" w:rsidP="003570BA">
                      <w:pPr>
                        <w:pStyle w:val="Bullet1"/>
                      </w:pPr>
                      <w:r>
                        <w:t>order confirmation;</w:t>
                      </w:r>
                    </w:p>
                    <w:p w14:paraId="16892152" w14:textId="77777777" w:rsidR="00FA62C0" w:rsidRDefault="00FA62C0" w:rsidP="003570BA">
                      <w:pPr>
                        <w:pStyle w:val="Bullet1"/>
                      </w:pPr>
                      <w:r>
                        <w:t>pricing policy;</w:t>
                      </w:r>
                    </w:p>
                    <w:p w14:paraId="25D01491" w14:textId="77777777" w:rsidR="00FA62C0" w:rsidRDefault="00FA62C0" w:rsidP="003570BA">
                      <w:pPr>
                        <w:pStyle w:val="Bullet1"/>
                      </w:pPr>
                      <w:r>
                        <w:t>payment methods and security;</w:t>
                      </w:r>
                    </w:p>
                    <w:p w14:paraId="3AB1C6FB" w14:textId="77777777" w:rsidR="00FA62C0" w:rsidRDefault="00FA62C0" w:rsidP="003570BA">
                      <w:pPr>
                        <w:pStyle w:val="Bullet1"/>
                      </w:pPr>
                      <w:r>
                        <w:t>any purchasing limits;</w:t>
                      </w:r>
                    </w:p>
                    <w:p w14:paraId="512B6FE3" w14:textId="77777777" w:rsidR="00FA62C0" w:rsidRDefault="00FA62C0" w:rsidP="003570BA">
                      <w:pPr>
                        <w:pStyle w:val="Bullet1"/>
                      </w:pPr>
                      <w:r>
                        <w:t>any purchasing guarantees;</w:t>
                      </w:r>
                    </w:p>
                    <w:p w14:paraId="0A70361A" w14:textId="77777777" w:rsidR="00FA62C0" w:rsidRDefault="00FA62C0" w:rsidP="003570BA">
                      <w:pPr>
                        <w:pStyle w:val="Bullet1"/>
                      </w:pPr>
                      <w:r>
                        <w:t>deliveries and insurance;</w:t>
                      </w:r>
                    </w:p>
                    <w:p w14:paraId="0DD846BC" w14:textId="77777777" w:rsidR="00FA62C0" w:rsidRDefault="00FA62C0" w:rsidP="003570BA">
                      <w:pPr>
                        <w:pStyle w:val="Bullet1"/>
                      </w:pPr>
                      <w:r>
                        <w:t>cancellation of orders; and</w:t>
                      </w:r>
                    </w:p>
                    <w:p w14:paraId="3D1E521E" w14:textId="77777777" w:rsidR="00FA62C0" w:rsidRDefault="00FA62C0" w:rsidP="003570BA">
                      <w:pPr>
                        <w:pStyle w:val="Bullet1"/>
                      </w:pPr>
                      <w:r>
                        <w:t>returns and exchanges.</w:t>
                      </w:r>
                    </w:p>
                    <w:p w14:paraId="4F412F1A" w14:textId="77777777" w:rsidR="00FA62C0" w:rsidRDefault="00FA62C0" w:rsidP="003570BA">
                      <w:r>
                        <w:t xml:space="preserve">Where you include terms relating to purchases on your website, including any purchasing guarantees and/or terms relating to refunds or exchanges, </w:t>
                      </w:r>
                      <w:r w:rsidRPr="00097527">
                        <w:t>you should consider including the statement in brackets below</w:t>
                      </w:r>
                      <w:r>
                        <w:t>.</w:t>
                      </w:r>
                    </w:p>
                    <w:p w14:paraId="12B8C8FF" w14:textId="77777777" w:rsidR="00FA62C0" w:rsidRDefault="00FA62C0" w:rsidP="003570BA">
                      <w:r w:rsidRPr="00322F4A">
                        <w:t>[IN AUSTRALIA, OUR GOODS AND SERVICES COME WITH GUARANTEES THAT CANNOT BE</w:t>
                      </w:r>
                      <w:r>
                        <w:t xml:space="preserve"> </w:t>
                      </w:r>
                      <w:r w:rsidRPr="00322F4A">
                        <w:t>EXCLUDED UNDER THE AUSTRALIAN CONSUMER LAW. NOTHING IN THESE TERMS AND</w:t>
                      </w:r>
                      <w:r>
                        <w:t xml:space="preserve"> </w:t>
                      </w:r>
                      <w:r w:rsidRPr="00322F4A">
                        <w:t>CONDITIONS PURPORTS TO MODIFY OR EXCLUDE THE CONDITIONS, WARRANTIES AND</w:t>
                      </w:r>
                      <w:r>
                        <w:t xml:space="preserve"> </w:t>
                      </w:r>
                      <w:r w:rsidRPr="00322F4A">
                        <w:t>UNDERTAKINGS, AND OTHER LEGAL RIGHTS, UNDER THE AUSTRALIAN COMPETITION AND</w:t>
                      </w:r>
                      <w:r>
                        <w:t xml:space="preserve"> </w:t>
                      </w:r>
                      <w:r w:rsidRPr="00322F4A">
                        <w:t>CONSUMER ACT AND OTHER LAWS. ANY AND ALL OTHER WARRANTIES OR CONDITIONS</w:t>
                      </w:r>
                      <w:r>
                        <w:t xml:space="preserve"> </w:t>
                      </w:r>
                      <w:r w:rsidRPr="00322F4A">
                        <w:t>WHICH ARE NOT GUARANTEED BY THE AUSTRALIAN CONSUMER LAW OR THE</w:t>
                      </w:r>
                      <w:r>
                        <w:t xml:space="preserve"> </w:t>
                      </w:r>
                      <w:r w:rsidRPr="00322F4A">
                        <w:t>COMPETITION AND CONSUMER REGULATION 2010 ARE EXPRESSLY EXCLUDED WHERE</w:t>
                      </w:r>
                      <w:r>
                        <w:t xml:space="preserve"> </w:t>
                      </w:r>
                      <w:r w:rsidRPr="00322F4A">
                        <w:t>PERMITTED, INCLUDING LIABILITY FOR INCIDENTAL OR CONSEQUENTIAL DAMAGES CAUSED</w:t>
                      </w:r>
                      <w:r>
                        <w:t xml:space="preserve"> </w:t>
                      </w:r>
                      <w:r w:rsidRPr="00322F4A">
                        <w:t>BY BREACH OF ANY EXPRESS OR IMPLIED WARRANTY OR CONDITION.]</w:t>
                      </w:r>
                    </w:p>
                  </w:txbxContent>
                </v:textbox>
                <w10:anchorlock/>
              </v:shape>
            </w:pict>
          </mc:Fallback>
        </mc:AlternateContent>
      </w:r>
    </w:p>
    <w:p w14:paraId="4B5FADB2" w14:textId="77777777" w:rsidR="00FA62C0" w:rsidRDefault="00FA62C0" w:rsidP="003570BA">
      <w:pPr>
        <w:pStyle w:val="AllensHeading1"/>
      </w:pPr>
      <w:r>
        <w:t>Linked sites</w:t>
      </w:r>
    </w:p>
    <w:p w14:paraId="30975A1C" w14:textId="77777777" w:rsidR="00FA62C0" w:rsidRDefault="00FA62C0" w:rsidP="003570BA">
      <w:pPr>
        <w:pStyle w:val="NormalIndent"/>
      </w:pPr>
      <w:r>
        <w:t xml:space="preserve">Our website may contain links to websites operated by third parties. Those links are provided for convenience and may not remain current or be maintained. Unless expressly stated otherwise, we do not endorse and are not responsible for the content on those linked websites and have no control over or rights in those linked websites. </w:t>
      </w:r>
    </w:p>
    <w:p w14:paraId="3968B2D9" w14:textId="77777777" w:rsidR="00FA62C0" w:rsidRDefault="00FA62C0" w:rsidP="003570BA">
      <w:pPr>
        <w:pStyle w:val="AllensHeading1"/>
      </w:pPr>
      <w:r>
        <w:lastRenderedPageBreak/>
        <w:t>Intellectual property rights</w:t>
      </w:r>
    </w:p>
    <w:p w14:paraId="00A1FE09" w14:textId="77777777" w:rsidR="00FA62C0" w:rsidRDefault="00FA62C0" w:rsidP="003570BA">
      <w:r>
        <w:rPr>
          <w:noProof/>
          <w:lang w:eastAsia="en-AU"/>
        </w:rPr>
        <mc:AlternateContent>
          <mc:Choice Requires="wps">
            <w:drawing>
              <wp:inline distT="0" distB="0" distL="0" distR="0" wp14:anchorId="393C1CC3" wp14:editId="52282713">
                <wp:extent cx="5753100" cy="1916724"/>
                <wp:effectExtent l="0" t="0" r="0" b="7620"/>
                <wp:docPr id="501766858" name="Text Box 5017668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916724"/>
                        </a:xfrm>
                        <a:prstGeom prst="rect">
                          <a:avLst/>
                        </a:prstGeom>
                        <a:solidFill>
                          <a:schemeClr val="accent2">
                            <a:lumMod val="20000"/>
                            <a:lumOff val="80000"/>
                          </a:schemeClr>
                        </a:solidFill>
                        <a:ln w="6350">
                          <a:noFill/>
                        </a:ln>
                        <a:effectLst/>
                      </wps:spPr>
                      <wps:txbx>
                        <w:txbxContent>
                          <w:p w14:paraId="638D42BF" w14:textId="77777777" w:rsidR="00FA62C0" w:rsidRDefault="00FA62C0" w:rsidP="003570BA">
                            <w:pPr>
                              <w:rPr>
                                <w:b/>
                                <w:color w:val="000000"/>
                              </w:rPr>
                            </w:pPr>
                            <w:r>
                              <w:rPr>
                                <w:b/>
                                <w:color w:val="0074BF" w:themeColor="text2"/>
                              </w:rPr>
                              <w:t xml:space="preserve">Guidance note </w:t>
                            </w:r>
                          </w:p>
                          <w:p w14:paraId="3D4685E2" w14:textId="77777777" w:rsidR="00FA62C0" w:rsidRPr="00562183" w:rsidRDefault="00FA62C0" w:rsidP="003570BA">
                            <w:pPr>
                              <w:rPr>
                                <w:color w:val="0074BF" w:themeColor="text2"/>
                              </w:rPr>
                            </w:pPr>
                            <w:r w:rsidRPr="00562183">
                              <w:rPr>
                                <w:b/>
                                <w:color w:val="0074BF" w:themeColor="text2"/>
                              </w:rPr>
                              <w:t>Protecting intellectual property rights</w:t>
                            </w:r>
                          </w:p>
                          <w:p w14:paraId="558B098A" w14:textId="77777777" w:rsidR="00FA62C0" w:rsidRDefault="00FA62C0" w:rsidP="003570BA">
                            <w:r>
                              <w:t>This section broadly will help you to protects intellectual property rights in relation to material on, or accessed through, your website. You may need to amend this section to account for any specific protections or types of content that are relevant to your business.</w:t>
                            </w:r>
                          </w:p>
                          <w:p w14:paraId="51F9D630" w14:textId="77777777" w:rsidR="00FA62C0" w:rsidRDefault="00FA62C0" w:rsidP="003570BA">
                            <w:r>
                              <w:t xml:space="preserve">We have included a sentence </w:t>
                            </w:r>
                            <w:r w:rsidRPr="00E2773F">
                              <w:rPr>
                                <w:highlight w:val="yellow"/>
                              </w:rPr>
                              <w:t>(</w:t>
                            </w:r>
                            <w:r>
                              <w:rPr>
                                <w:highlight w:val="yellow"/>
                              </w:rPr>
                              <w:t xml:space="preserve">highlighted </w:t>
                            </w:r>
                            <w:r w:rsidRPr="00E2773F">
                              <w:rPr>
                                <w:highlight w:val="yellow"/>
                              </w:rPr>
                              <w:t>in yellow</w:t>
                            </w:r>
                            <w:r>
                              <w:t>) in the third paragraph below which permits the copying of content for personal use by an individual. This may be useful where, for example, you are selling products and you want to allow an individual to take a screen shot of a product to consider their purchase.</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393C1CC3" id="Text Box 501766858" o:spid="_x0000_s1034" type="#_x0000_t202" style="width:453pt;height:15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" fillcolor="#dadfe4 [661]" stroked="f" strokeweight=".5pt">
                <v:textbox inset=",0">
                  <w:txbxContent>
                    <w:p w14:paraId="638D42BF" w14:textId="77777777" w:rsidR="00FA62C0" w:rsidRDefault="00FA62C0" w:rsidP="003570BA">
                      <w:pPr>
                        <w:rPr>
                          <w:b/>
                          <w:color w:val="000000"/>
                        </w:rPr>
                      </w:pPr>
                      <w:r>
                        <w:rPr>
                          <w:b/>
                          <w:color w:val="0074BF" w:themeColor="text2"/>
                        </w:rPr>
                        <w:t xml:space="preserve">Guidance note </w:t>
                      </w:r>
                    </w:p>
                    <w:p w14:paraId="3D4685E2" w14:textId="77777777" w:rsidR="00FA62C0" w:rsidRPr="00562183" w:rsidRDefault="00FA62C0" w:rsidP="003570BA">
                      <w:pPr>
                        <w:rPr>
                          <w:color w:val="0074BF" w:themeColor="text2"/>
                        </w:rPr>
                      </w:pPr>
                      <w:r w:rsidRPr="00562183">
                        <w:rPr>
                          <w:b/>
                          <w:color w:val="0074BF" w:themeColor="text2"/>
                        </w:rPr>
                        <w:t>Protecting intellectual property rights</w:t>
                      </w:r>
                    </w:p>
                    <w:p w14:paraId="558B098A" w14:textId="77777777" w:rsidR="00FA62C0" w:rsidRDefault="00FA62C0" w:rsidP="003570BA">
                      <w:r>
                        <w:t>This section broadly will help you to protects intellectual property rights in relation to material on, or accessed through, your website. You may need to amend this section to account for any specific protections or types of content that are relevant to your business.</w:t>
                      </w:r>
                    </w:p>
                    <w:p w14:paraId="51F9D630" w14:textId="77777777" w:rsidR="00FA62C0" w:rsidRDefault="00FA62C0" w:rsidP="003570BA">
                      <w:r>
                        <w:t xml:space="preserve">We have included a sentence </w:t>
                      </w:r>
                      <w:r w:rsidRPr="00E2773F">
                        <w:rPr>
                          <w:highlight w:val="yellow"/>
                        </w:rPr>
                        <w:t>(</w:t>
                      </w:r>
                      <w:r>
                        <w:rPr>
                          <w:highlight w:val="yellow"/>
                        </w:rPr>
                        <w:t xml:space="preserve">highlighted </w:t>
                      </w:r>
                      <w:r w:rsidRPr="00E2773F">
                        <w:rPr>
                          <w:highlight w:val="yellow"/>
                        </w:rPr>
                        <w:t>in yellow</w:t>
                      </w:r>
                      <w:r>
                        <w:t>) in the third paragraph below which permits the copying of content for personal use by an individual. This may be useful where, for example, you are selling products and you want to allow an individual to take a screen shot of a product to consider their purchase.</w:t>
                      </w:r>
                    </w:p>
                  </w:txbxContent>
                </v:textbox>
                <w10:anchorlock/>
              </v:shape>
            </w:pict>
          </mc:Fallback>
        </mc:AlternateContent>
      </w:r>
    </w:p>
    <w:p w14:paraId="619B5285" w14:textId="77777777" w:rsidR="00FA62C0" w:rsidRDefault="00FA62C0" w:rsidP="003570BA">
      <w:pPr>
        <w:pStyle w:val="NormalIndent"/>
      </w:pPr>
      <w:r>
        <w:t>Unless otherwise indicated, we own or license from third parties all rights, title and interest (including copyright, designs, patents, trademarks and other intellectual property rights) in this website and in all of the material (including all text, graphics, logos, audio and software) made available on this website (</w:t>
      </w:r>
      <w:r w:rsidRPr="006F4CD6">
        <w:rPr>
          <w:b/>
          <w:i/>
        </w:rPr>
        <w:t>Content</w:t>
      </w:r>
      <w:r>
        <w:t xml:space="preserve">). </w:t>
      </w:r>
    </w:p>
    <w:p w14:paraId="1EB99B73" w14:textId="77777777" w:rsidR="00FA62C0" w:rsidRDefault="00FA62C0" w:rsidP="003570BA">
      <w:pPr>
        <w:pStyle w:val="NormalIndent"/>
      </w:pPr>
      <w:r>
        <w:t>Your use of this website and use of and access to any Content does not grant or transfer any rights, title or interest to you in relation to this website or the Content. However we do grant you a licence to access the website and view the Content</w:t>
      </w:r>
      <w:r w:rsidRPr="00E228D9">
        <w:t xml:space="preserve"> on the terms and conditions set out in this Agreement</w:t>
      </w:r>
      <w:r>
        <w:t xml:space="preserve"> and, where applicable, as expressly authorised by us and/or our third party licensors.</w:t>
      </w:r>
    </w:p>
    <w:p w14:paraId="518D55A1" w14:textId="77777777" w:rsidR="00FA62C0" w:rsidRDefault="00FA62C0" w:rsidP="003570BA">
      <w:pPr>
        <w:pStyle w:val="NormalIndent"/>
      </w:pPr>
      <w:r>
        <w:t xml:space="preserve">Any reproduction or redistribution of this website or the Content is prohibited and may result in civil and criminal penalties. In addition, you must not copy the Content to any other server, location or support for publication, reproduction or distribution is expressly prohibited. </w:t>
      </w:r>
    </w:p>
    <w:p w14:paraId="361AECF0" w14:textId="77777777" w:rsidR="00FA62C0" w:rsidRDefault="00FA62C0" w:rsidP="003570BA">
      <w:pPr>
        <w:pStyle w:val="NormalIndent"/>
      </w:pPr>
      <w:r w:rsidRPr="00E228D9">
        <w:t xml:space="preserve">All other use, copying or reproduction of </w:t>
      </w:r>
      <w:r>
        <w:t>this website, the Content</w:t>
      </w:r>
      <w:r w:rsidRPr="00E228D9">
        <w:t xml:space="preserve"> </w:t>
      </w:r>
      <w:r>
        <w:t xml:space="preserve">or any part of it is prohibited, </w:t>
      </w:r>
      <w:r w:rsidRPr="00E228D9">
        <w:t xml:space="preserve">except to the extent permitted by law. </w:t>
      </w:r>
      <w:r>
        <w:t>[</w:t>
      </w:r>
      <w:r w:rsidRPr="00FE6A8E">
        <w:rPr>
          <w:highlight w:val="yellow"/>
        </w:rPr>
        <w:t xml:space="preserve">However, you are permitted to make one copy </w:t>
      </w:r>
      <w:r>
        <w:rPr>
          <w:highlight w:val="yellow"/>
        </w:rPr>
        <w:t xml:space="preserve">of [insert] </w:t>
      </w:r>
      <w:r w:rsidRPr="00FE6A8E">
        <w:rPr>
          <w:highlight w:val="yellow"/>
        </w:rPr>
        <w:t>for the purpose of viewing the Content for your own personal use.</w:t>
      </w:r>
      <w:r>
        <w:t xml:space="preserve">] </w:t>
      </w:r>
    </w:p>
    <w:p w14:paraId="420078CC" w14:textId="77777777" w:rsidR="00FA62C0" w:rsidRDefault="00FA62C0" w:rsidP="003570BA">
      <w:pPr>
        <w:pStyle w:val="AllensHeading1"/>
      </w:pPr>
      <w:r>
        <w:t>[</w:t>
      </w:r>
      <w:r w:rsidRPr="00C749D2">
        <w:rPr>
          <w:highlight w:val="yellow"/>
        </w:rPr>
        <w:t>optional section</w:t>
      </w:r>
      <w:r>
        <w:t>] No commercial use</w:t>
      </w:r>
    </w:p>
    <w:p w14:paraId="2726FA22" w14:textId="77777777" w:rsidR="00FA62C0" w:rsidRDefault="00FA62C0" w:rsidP="003570BA">
      <w:r>
        <w:rPr>
          <w:noProof/>
          <w:lang w:eastAsia="en-AU"/>
        </w:rPr>
        <mc:AlternateContent>
          <mc:Choice Requires="wps">
            <w:drawing>
              <wp:inline distT="0" distB="0" distL="0" distR="0" wp14:anchorId="696FF39E" wp14:editId="06E1EDF0">
                <wp:extent cx="5753100" cy="923192"/>
                <wp:effectExtent l="0" t="0" r="0" b="0"/>
                <wp:docPr id="592730372" name="Text Box 592730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923192"/>
                        </a:xfrm>
                        <a:prstGeom prst="rect">
                          <a:avLst/>
                        </a:prstGeom>
                        <a:solidFill>
                          <a:schemeClr val="accent2">
                            <a:lumMod val="20000"/>
                            <a:lumOff val="80000"/>
                          </a:schemeClr>
                        </a:solidFill>
                        <a:ln w="6350">
                          <a:noFill/>
                        </a:ln>
                        <a:effectLst/>
                      </wps:spPr>
                      <wps:txbx>
                        <w:txbxContent>
                          <w:p w14:paraId="65E631ED" w14:textId="77777777" w:rsidR="00FA62C0" w:rsidRDefault="00FA62C0" w:rsidP="003570BA">
                            <w:pPr>
                              <w:rPr>
                                <w:b/>
                                <w:color w:val="000000"/>
                              </w:rPr>
                            </w:pPr>
                            <w:r>
                              <w:rPr>
                                <w:b/>
                                <w:color w:val="0074BF" w:themeColor="text2"/>
                              </w:rPr>
                              <w:t xml:space="preserve">Guidance note </w:t>
                            </w:r>
                          </w:p>
                          <w:p w14:paraId="4B164D67" w14:textId="77777777" w:rsidR="00FA62C0" w:rsidRDefault="00FA62C0" w:rsidP="003570BA">
                            <w:r>
                              <w:t>Consider using this section if your website and products or services are for personal use only, but do not use this section if your business will be aimed at, or used by, people for commercial purposes.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696FF39E" id="Text Box 592730372" o:spid="_x0000_s1035" type="#_x0000_t202" style="width:453pt;height:7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" fillcolor="#dadfe4 [661]" stroked="f" strokeweight=".5pt">
                <v:textbox inset=",0">
                  <w:txbxContent>
                    <w:p w14:paraId="65E631ED" w14:textId="77777777" w:rsidR="00FA62C0" w:rsidRDefault="00FA62C0" w:rsidP="003570BA">
                      <w:pPr>
                        <w:rPr>
                          <w:b/>
                          <w:color w:val="000000"/>
                        </w:rPr>
                      </w:pPr>
                      <w:r>
                        <w:rPr>
                          <w:b/>
                          <w:color w:val="0074BF" w:themeColor="text2"/>
                        </w:rPr>
                        <w:t xml:space="preserve">Guidance note </w:t>
                      </w:r>
                    </w:p>
                    <w:p w14:paraId="4B164D67" w14:textId="77777777" w:rsidR="00FA62C0" w:rsidRDefault="00FA62C0" w:rsidP="003570BA">
                      <w:r>
                        <w:t>Consider using this section if your website and products or services are for personal use only, but do not use this section if your business will be aimed at, or used by, people for commercial purposes.</w:t>
                      </w:r>
                    </w:p>
                  </w:txbxContent>
                </v:textbox>
                <w10:anchorlock/>
              </v:shape>
            </w:pict>
          </mc:Fallback>
        </mc:AlternateContent>
      </w:r>
    </w:p>
    <w:p w14:paraId="1D56C3E5" w14:textId="77777777" w:rsidR="00FA62C0" w:rsidRDefault="00FA62C0" w:rsidP="003570BA">
      <w:pPr>
        <w:pStyle w:val="NormalIndent"/>
      </w:pPr>
      <w:r>
        <w:t>This website is for your personal, non-commercial use only. You may not modify, copy, distribute, transmit, display, perform, reproduce, publish, license, commercially exploit, create derivative works from, transfer, or sell any Content, software, products or services contained within this website. You may not use this website, or any of its Content, to further any commercial purpose, including any advertising or advertising revenue generation activity on your own website.</w:t>
      </w:r>
    </w:p>
    <w:p w14:paraId="24A5DDFE" w14:textId="77777777" w:rsidR="00FA62C0" w:rsidRDefault="00FA62C0" w:rsidP="003570BA">
      <w:pPr>
        <w:pStyle w:val="AllensHeading1"/>
      </w:pPr>
      <w:r>
        <w:t>Unacceptable activity</w:t>
      </w:r>
    </w:p>
    <w:p w14:paraId="0A421CCA" w14:textId="77777777" w:rsidR="00FA62C0" w:rsidRDefault="00FA62C0" w:rsidP="003570BA">
      <w:pPr>
        <w:pStyle w:val="NormalIndent"/>
        <w:keepNext/>
      </w:pPr>
      <w:r>
        <w:t>You must not do any act that we would deem to be inappropriate, is unlawful or is prohibited by any laws applicable to our website, including but not limited to:</w:t>
      </w:r>
    </w:p>
    <w:p w14:paraId="255717C0" w14:textId="77777777" w:rsidR="00FA62C0" w:rsidRDefault="00FA62C0" w:rsidP="003570BA">
      <w:pPr>
        <w:pStyle w:val="Bullet2"/>
      </w:pPr>
      <w:r>
        <w:t>any act that would constitute a breach of either the privacy (including uploading private or personal information without an individual's consent) or any other of the legal rights of individuals;</w:t>
      </w:r>
    </w:p>
    <w:p w14:paraId="1936D43A" w14:textId="77777777" w:rsidR="00FA62C0" w:rsidRDefault="00FA62C0" w:rsidP="003570BA">
      <w:pPr>
        <w:pStyle w:val="Bullet2"/>
      </w:pPr>
      <w:r>
        <w:t>using this website to defame or libel us, our employees or other individuals;</w:t>
      </w:r>
    </w:p>
    <w:p w14:paraId="677886BD" w14:textId="77777777" w:rsidR="00FA62C0" w:rsidRDefault="00FA62C0" w:rsidP="003570BA">
      <w:pPr>
        <w:pStyle w:val="Bullet2"/>
      </w:pPr>
      <w:r>
        <w:lastRenderedPageBreak/>
        <w:t>uploading files that contain viruses that may cause damage to our property or the property of other individuals;</w:t>
      </w:r>
    </w:p>
    <w:p w14:paraId="15D6006A" w14:textId="77777777" w:rsidR="00FA62C0" w:rsidRDefault="00FA62C0" w:rsidP="003570BA">
      <w:pPr>
        <w:pStyle w:val="Bullet2"/>
      </w:pPr>
      <w:r>
        <w:t xml:space="preserve">posting or transmitting to this website any non-authorised material including, but not limited to, material that is, in our opinion, likely to cause annoyance, or which is defamatory, racist, obscene, threatening, pornographic or otherwise or which is detrimental to or in violation of our systems or a third party's systems or network security. </w:t>
      </w:r>
    </w:p>
    <w:p w14:paraId="4DDAB0BC" w14:textId="77777777" w:rsidR="00FA62C0" w:rsidRDefault="00FA62C0" w:rsidP="003570BA">
      <w:pPr>
        <w:pStyle w:val="NormalIndent"/>
      </w:pPr>
      <w:r>
        <w:t>If we allow you to post any information to our website, we have the right to take down this information at our sole discretion and without notice.</w:t>
      </w:r>
    </w:p>
    <w:p w14:paraId="59BAE80C" w14:textId="77777777" w:rsidR="00FA62C0" w:rsidRDefault="00FA62C0" w:rsidP="003570BA">
      <w:pPr>
        <w:pStyle w:val="AllensHeading1"/>
      </w:pPr>
      <w:r>
        <w:t>Warranties and disclaimers</w:t>
      </w:r>
    </w:p>
    <w:p w14:paraId="726506B2" w14:textId="77777777" w:rsidR="00FA62C0" w:rsidRDefault="00FA62C0" w:rsidP="003570BA">
      <w:pPr>
        <w:pStyle w:val="NormalIndent"/>
      </w:pPr>
      <w:r>
        <w:t>To the maximum extent permitted by law, including the Australian Consumer Law, we make no warranties or representations about this website or the Content, including but not limited to warranties or representations that they will be complete, accurate or up-to-date, that access will be uninterrupted or error-free or free from viruses, or that this website will be secure.</w:t>
      </w:r>
    </w:p>
    <w:p w14:paraId="28BEE1E9" w14:textId="77777777" w:rsidR="00FA62C0" w:rsidRDefault="00FA62C0" w:rsidP="003570BA">
      <w:pPr>
        <w:pStyle w:val="NormalIndent"/>
      </w:pPr>
      <w:r>
        <w:t xml:space="preserve">We reserve the right to restrict, suspend or terminate without notice your access to this website, any Content, or any feature of this website at any time without notice and we will not be responsible for any loss, cost, damage or liability that may arise as a result. </w:t>
      </w:r>
    </w:p>
    <w:p w14:paraId="3DED7C3D" w14:textId="77777777" w:rsidR="00FA62C0" w:rsidRDefault="00FA62C0" w:rsidP="003570BA">
      <w:pPr>
        <w:pStyle w:val="AllensHeading1"/>
      </w:pPr>
      <w:r>
        <w:t>Liability</w:t>
      </w:r>
    </w:p>
    <w:p w14:paraId="5AC40CC5" w14:textId="77777777" w:rsidR="00FA62C0" w:rsidRDefault="00FA62C0" w:rsidP="003570BA">
      <w:pPr>
        <w:pStyle w:val="NormalIndent"/>
      </w:pPr>
      <w:r>
        <w:t>To the maximum extent permitted by law, including the Australian Consumer Law, in no event shall we be liable for any direct and indirect loss, damage or expense – irrespective of the manner in which it occurs – which may be suffered due to your use of our website and/or the information or materials contained on it, or as a result of the inaccessibility of this website and/or the fact that certain information or materials contained on it are incorrect, incomplete or not up-to-date.</w:t>
      </w:r>
    </w:p>
    <w:p w14:paraId="2E2ACEE3" w14:textId="77777777" w:rsidR="00FA62C0" w:rsidRDefault="00FA62C0" w:rsidP="003570BA">
      <w:pPr>
        <w:pStyle w:val="AllensHeading1"/>
      </w:pPr>
      <w:r>
        <w:t>Jurisdiction and governing law</w:t>
      </w:r>
    </w:p>
    <w:p w14:paraId="3B4FB4D4" w14:textId="77777777" w:rsidR="00FA62C0" w:rsidRDefault="00FA62C0" w:rsidP="003570BA">
      <w:pPr>
        <w:pStyle w:val="NormalIndent"/>
      </w:pPr>
      <w:r>
        <w:t xml:space="preserve">Your use of the website and these Terms are governed by the law of </w:t>
      </w:r>
      <w:r w:rsidRPr="00772DDD">
        <w:rPr>
          <w:highlight w:val="yellow"/>
        </w:rPr>
        <w:t xml:space="preserve">[insert state </w:t>
      </w:r>
      <w:r>
        <w:rPr>
          <w:highlight w:val="yellow"/>
        </w:rPr>
        <w:t xml:space="preserve">in which your company is registered, </w:t>
      </w:r>
      <w:proofErr w:type="spellStart"/>
      <w:r w:rsidRPr="00772DDD">
        <w:rPr>
          <w:highlight w:val="yellow"/>
        </w:rPr>
        <w:t>eg</w:t>
      </w:r>
      <w:proofErr w:type="spellEnd"/>
      <w:r w:rsidRPr="00772DDD">
        <w:rPr>
          <w:highlight w:val="yellow"/>
        </w:rPr>
        <w:t xml:space="preserve"> </w:t>
      </w:r>
      <w:r>
        <w:rPr>
          <w:highlight w:val="yellow"/>
        </w:rPr>
        <w:t>New South Wales</w:t>
      </w:r>
      <w:r>
        <w:t xml:space="preserve">] and you submit to the non-exclusive jurisdiction of the courts exercising jurisdiction in </w:t>
      </w:r>
      <w:r w:rsidRPr="00772DDD">
        <w:t>[</w:t>
      </w:r>
      <w:r w:rsidRPr="00772DDD">
        <w:rPr>
          <w:highlight w:val="yellow"/>
        </w:rPr>
        <w:t>insert the same state</w:t>
      </w:r>
      <w:r>
        <w:t>].</w:t>
      </w:r>
    </w:p>
    <w:p w14:paraId="146AB7E8" w14:textId="77777777" w:rsidR="00FA62C0" w:rsidRDefault="00FA62C0" w:rsidP="003570BA"/>
    <w:sectPr w:rsidR="00FA62C0" w:rsidSect="007A776B">
      <w:headerReference w:type="default" r:id="rId15"/>
      <w:footerReference w:type="default" r:id="rId16"/>
      <w:headerReference w:type="first" r:id="rId17"/>
      <w:footerReference w:type="first" r:id="rId18"/>
      <w:type w:val="continuous"/>
      <w:pgSz w:w="11907" w:h="16839" w:code="9"/>
      <w:pgMar w:top="1701" w:right="1134" w:bottom="567" w:left="1418" w:header="284" w:footer="284"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69CE61" w14:textId="77777777" w:rsidR="00A568E9" w:rsidRDefault="00A568E9">
      <w:pPr>
        <w:spacing w:before="0" w:line="240" w:lineRule="auto"/>
      </w:pPr>
      <w:r>
        <w:separator/>
      </w:r>
    </w:p>
  </w:endnote>
  <w:endnote w:type="continuationSeparator" w:id="0">
    <w:p w14:paraId="0605A809" w14:textId="77777777" w:rsidR="00A568E9" w:rsidRDefault="00A568E9">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heSansB W7 Bold">
    <w:panose1 w:val="020B0702050302020203"/>
    <w:charset w:val="00"/>
    <w:family w:val="swiss"/>
    <w:notTrueType/>
    <w:pitch w:val="variable"/>
    <w:sig w:usb0="A000006F" w:usb1="5000200A" w:usb2="00000000" w:usb3="00000000" w:csb0="00000093" w:csb1="00000000"/>
  </w:font>
  <w:font w:name="TheSansB W5 Plain">
    <w:panose1 w:val="020B0502050302020203"/>
    <w:charset w:val="00"/>
    <w:family w:val="swiss"/>
    <w:notTrueType/>
    <w:pitch w:val="variable"/>
    <w:sig w:usb0="A000006F" w:usb1="5000200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712690413"/>
      <w:docPartObj>
        <w:docPartGallery w:val="Page Numbers (Bottom of Page)"/>
        <w:docPartUnique/>
      </w:docPartObj>
    </w:sdtPr>
    <w:sdtEndPr>
      <w:rPr>
        <w:noProof/>
      </w:rPr>
    </w:sdtEndPr>
    <w:sdtContent>
      <w:p w14:paraId="11FD4854" w14:textId="1F763788" w:rsidR="007A776B" w:rsidRDefault="007A776B">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3C4C8DB3" w14:textId="0A29E858" w:rsidR="00951F84" w:rsidRPr="00F72094" w:rsidRDefault="00951F84" w:rsidP="00F72094">
    <w:pPr>
      <w:pStyle w:val="Footer"/>
      <w:tabs>
        <w:tab w:val="center" w:pos="4677"/>
        <w:tab w:val="right" w:pos="9355"/>
      </w:tabs>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48A01" w14:textId="10B011A9" w:rsidR="007A776B" w:rsidRDefault="007A776B">
    <w:pPr>
      <w:pStyle w:val="Footer"/>
      <w:jc w:val="right"/>
    </w:pPr>
  </w:p>
  <w:p w14:paraId="275DC029" w14:textId="7D1FE942" w:rsidR="00951F84" w:rsidRPr="00F77F3F" w:rsidRDefault="00951F84" w:rsidP="00F77F3F">
    <w:pPr>
      <w:pStyle w:val="Footer"/>
      <w:tabs>
        <w:tab w:val="center" w:pos="4677"/>
        <w:tab w:val="right" w:pos="9355"/>
      </w:tabs>
      <w:rPr>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5B8F64" w14:textId="77777777" w:rsidR="00A568E9" w:rsidRDefault="00A568E9">
      <w:pPr>
        <w:spacing w:before="0" w:line="240" w:lineRule="auto"/>
      </w:pPr>
      <w:r>
        <w:separator/>
      </w:r>
    </w:p>
  </w:footnote>
  <w:footnote w:type="continuationSeparator" w:id="0">
    <w:p w14:paraId="1FE0B1EF" w14:textId="77777777" w:rsidR="00A568E9" w:rsidRDefault="00A568E9">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87795B" w:rsidRPr="0077043A" w14:paraId="4937D9DD" w14:textId="77777777" w:rsidTr="009D6D11">
      <w:trPr>
        <w:trHeight w:hRule="exact" w:val="900"/>
      </w:trPr>
      <w:tc>
        <w:tcPr>
          <w:tcW w:w="6946" w:type="dxa"/>
          <w:vAlign w:val="bottom"/>
        </w:tcPr>
        <w:p w14:paraId="03544B1E" w14:textId="77777777" w:rsidR="0087795B" w:rsidRDefault="0087795B" w:rsidP="0087795B">
          <w:pPr>
            <w:pStyle w:val="HeaderTitle"/>
          </w:pPr>
          <w:r>
            <w:t>Website Terms and Conditions</w:t>
          </w:r>
        </w:p>
      </w:tc>
      <w:tc>
        <w:tcPr>
          <w:tcW w:w="2410" w:type="dxa"/>
          <w:vAlign w:val="bottom"/>
        </w:tcPr>
        <w:p w14:paraId="53D26349" w14:textId="1ED0ABE5" w:rsidR="0087795B" w:rsidRPr="006A4582" w:rsidRDefault="00A568E9" w:rsidP="0087795B">
          <w:pPr>
            <w:jc w:val="center"/>
            <w:rPr>
              <w:rFonts w:ascii="Times New Roman" w:hAnsi="Times New Roman"/>
            </w:rPr>
          </w:pPr>
          <w:r>
            <w:rPr>
              <w:rFonts w:ascii="Times New Roman" w:hAnsi="Times New Roman"/>
              <w:noProof/>
            </w:rPr>
            <w:drawing>
              <wp:anchor distT="0" distB="0" distL="114300" distR="114300" simplePos="0" relativeHeight="251668480" behindDoc="1" locked="0" layoutInCell="1" allowOverlap="1" wp14:anchorId="465F289D" wp14:editId="1341F66A">
                <wp:simplePos x="0" y="0"/>
                <wp:positionH relativeFrom="page">
                  <wp:posOffset>252095</wp:posOffset>
                </wp:positionH>
                <wp:positionV relativeFrom="page">
                  <wp:posOffset>133350</wp:posOffset>
                </wp:positionV>
                <wp:extent cx="1296000" cy="417600"/>
                <wp:effectExtent l="0" t="0" r="0" b="1905"/>
                <wp:wrapNone/>
                <wp:docPr id="1190502910"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7EADC4CE" w14:textId="04D5F2CF" w:rsidR="00951F84" w:rsidRPr="00F72094" w:rsidRDefault="00951F84" w:rsidP="008779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638485" w14:textId="7D142C02" w:rsidR="0087795B" w:rsidRPr="00965727" w:rsidRDefault="00146907" w:rsidP="0087795B">
    <w:pPr>
      <w:pStyle w:val="Header"/>
    </w:pPr>
    <w:r>
      <w:rPr>
        <w:noProof/>
        <w:color w:val="0074BF" w:themeColor="text2"/>
        <w:sz w:val="40"/>
        <w:szCs w:val="40"/>
      </w:rPr>
      <mc:AlternateContent>
        <mc:Choice Requires="wpg">
          <w:drawing>
            <wp:anchor distT="0" distB="0" distL="114300" distR="114300" simplePos="0" relativeHeight="251671552" behindDoc="0" locked="0" layoutInCell="1" allowOverlap="1" wp14:anchorId="09E93BAC" wp14:editId="3D91BB83">
              <wp:simplePos x="0" y="0"/>
              <wp:positionH relativeFrom="page">
                <wp:posOffset>720090</wp:posOffset>
              </wp:positionH>
              <wp:positionV relativeFrom="page">
                <wp:posOffset>608330</wp:posOffset>
              </wp:positionV>
              <wp:extent cx="6163200" cy="597600"/>
              <wp:effectExtent l="0" t="0" r="0" b="0"/>
              <wp:wrapNone/>
              <wp:docPr id="461324094" name="Group 1"/>
              <wp:cNvGraphicFramePr/>
              <a:graphic xmlns:a="http://schemas.openxmlformats.org/drawingml/2006/main">
                <a:graphicData uri="http://schemas.microsoft.com/office/word/2010/wordprocessingGroup">
                  <wpg:wgp>
                    <wpg:cNvGrpSpPr/>
                    <wpg:grpSpPr>
                      <a:xfrm>
                        <a:off x="0" y="0"/>
                        <a:ext cx="6163200" cy="597600"/>
                        <a:chOff x="0" y="0"/>
                        <a:chExt cx="6164776" cy="597535"/>
                      </a:xfrm>
                    </wpg:grpSpPr>
                    <pic:pic xmlns:pic="http://schemas.openxmlformats.org/drawingml/2006/picture">
                      <pic:nvPicPr>
                        <pic:cNvPr id="366467849" name="Picture 893784307"/>
                        <pic:cNvPicPr>
                          <a:picLocks noChangeAspect="1"/>
                        </pic:cNvPicPr>
                      </pic:nvPicPr>
                      <pic:blipFill rotWithShape="1">
                        <a:blip r:embed="rId1">
                          <a:extLst>
                            <a:ext uri="{96DAC541-7B7A-43D3-8B79-37D633B846F1}">
                              <asvg:svgBlip xmlns:asvg="http://schemas.microsoft.com/office/drawing/2016/SVG/main" r:embed="rId2"/>
                            </a:ext>
                          </a:extLst>
                        </a:blip>
                        <a:srcRect t="16171" b="25921"/>
                        <a:stretch/>
                      </pic:blipFill>
                      <pic:spPr bwMode="auto">
                        <a:xfrm>
                          <a:off x="0" y="0"/>
                          <a:ext cx="1835785" cy="597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22667868" name="9A04CE4634524E97BD4510D8D53BC7B1"/>
                        <pic:cNvPicPr>
                          <a:picLocks noChangeAspect="1"/>
                        </pic:cNvPicPr>
                      </pic:nvPicPr>
                      <pic:blipFill rotWithShape="1">
                        <a:blip r:embed="rId3">
                          <a:extLst>
                            <a:ext uri="{28A0092B-C50C-407E-A947-70E740481C1C}">
                              <a14:useLocalDpi xmlns:a14="http://schemas.microsoft.com/office/drawing/2010/main" val="0"/>
                            </a:ext>
                          </a:extLst>
                        </a:blip>
                        <a:srcRect t="15694" b="24621"/>
                        <a:stretch/>
                      </pic:blipFill>
                      <pic:spPr bwMode="auto">
                        <a:xfrm>
                          <a:off x="5316416" y="29308"/>
                          <a:ext cx="848360" cy="2514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D5310C9" id="Group 1" o:spid="_x0000_s1026" style="position:absolute;margin-left:56.7pt;margin-top:47.9pt;width:485.3pt;height:47.05pt;z-index:251671552;mso-position-horizontal-relative:page;mso-position-vertical-relative:page;mso-width-relative:margin;mso-height-relative:margin" coordsize="61647,59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juE6AAAAAAAAAAAAAAAAAJaO4ToAAAAAAAAAAAAAAAAAlo7hOgAAAAAAAAAAAAAAAACW&#10;juE6AAAAAAAAAAAAAAAAAJaO4ToAAAAAAAAAAAAAAAAAlo7hOgAAAAAAAAAAAAAAAACWjuE6AAAA&#10;AAAAAAAAAAAAAJaO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3784307" o:spid="_x0000_s1027" type="#_x0000_t75" style="position:absolute;width:18357;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">
                <v:imagedata r:id="rId4" o:title="" croptop="10598f" cropbottom="16988f"/>
              </v:shape>
              <v:shape id="9A04CE4634524E97BD4510D8D53BC7B1" o:spid="_x0000_s1028" type="#_x0000_t75" style="position:absolute;left:53164;top:293;width:8483;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">
                <v:imagedata r:id="rId5" o:title="" croptop="10285f" cropbottom="16136f"/>
              </v:shape>
              <w10:wrap anchorx="page" anchory="page"/>
            </v:group>
          </w:pict>
        </mc:Fallback>
      </mc:AlternateContent>
    </w:r>
    <w:r>
      <w:rPr>
        <w:noProof/>
      </w:rPr>
      <w:drawing>
        <wp:anchor distT="0" distB="0" distL="114300" distR="114300" simplePos="0" relativeHeight="251669504" behindDoc="1" locked="0" layoutInCell="1" allowOverlap="1" wp14:anchorId="33907657" wp14:editId="5922CFF7">
          <wp:simplePos x="0" y="0"/>
          <wp:positionH relativeFrom="page">
            <wp:align>left</wp:align>
          </wp:positionH>
          <wp:positionV relativeFrom="page">
            <wp:align>center</wp:align>
          </wp:positionV>
          <wp:extent cx="7534800" cy="10663200"/>
          <wp:effectExtent l="0" t="0" r="0" b="0"/>
          <wp:wrapNone/>
          <wp:docPr id="1286563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563043" name="Picture 1286563043"/>
                  <pic:cNvPicPr/>
                </pic:nvPicPr>
                <pic:blipFill>
                  <a:blip r:embed="rId6">
                    <a:extLst>
                      <a:ext uri="{28A0092B-C50C-407E-A947-70E740481C1C}">
                        <a14:useLocalDpi xmlns:a14="http://schemas.microsoft.com/office/drawing/2010/main" val="0"/>
                      </a:ext>
                    </a:extLst>
                  </a:blip>
                  <a:stretch>
                    <a:fillRect/>
                  </a:stretch>
                </pic:blipFill>
                <pic:spPr>
                  <a:xfrm>
                    <a:off x="0" y="0"/>
                    <a:ext cx="7534800" cy="10663200"/>
                  </a:xfrm>
                  <a:prstGeom prst="rect">
                    <a:avLst/>
                  </a:prstGeom>
                </pic:spPr>
              </pic:pic>
            </a:graphicData>
          </a:graphic>
          <wp14:sizeRelH relativeFrom="margin">
            <wp14:pctWidth>0</wp14:pctWidth>
          </wp14:sizeRelH>
          <wp14:sizeRelV relativeFrom="margin">
            <wp14:pctHeight>0</wp14:pctHeight>
          </wp14:sizeRelV>
        </wp:anchor>
      </w:drawing>
    </w:r>
  </w:p>
  <w:p w14:paraId="55DF8827" w14:textId="77777777" w:rsidR="00951F84" w:rsidRDefault="00951F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91A9D"/>
    <w:multiLevelType w:val="multilevel"/>
    <w:tmpl w:val="7A3E09FE"/>
    <w:lvl w:ilvl="0">
      <w:start w:val="1"/>
      <w:numFmt w:val="decimal"/>
      <w:pStyle w:val="level1"/>
      <w:lvlText w:val="%1"/>
      <w:lvlJc w:val="left"/>
      <w:pPr>
        <w:tabs>
          <w:tab w:val="num" w:pos="709"/>
        </w:tabs>
        <w:ind w:left="709" w:hanging="709"/>
      </w:pPr>
      <w:rPr>
        <w:rFonts w:hint="default"/>
      </w:rPr>
    </w:lvl>
    <w:lvl w:ilvl="1">
      <w:start w:val="1"/>
      <w:numFmt w:val="decimal"/>
      <w:pStyle w:val="level2"/>
      <w:lvlText w:val="%1.%2"/>
      <w:lvlJc w:val="left"/>
      <w:pPr>
        <w:tabs>
          <w:tab w:val="num" w:pos="709"/>
        </w:tabs>
        <w:ind w:left="709" w:hanging="709"/>
      </w:pPr>
      <w:rPr>
        <w:rFonts w:hint="default"/>
      </w:rPr>
    </w:lvl>
    <w:lvl w:ilvl="2">
      <w:start w:val="1"/>
      <w:numFmt w:val="lowerLetter"/>
      <w:pStyle w:val="level3"/>
      <w:lvlText w:val="(%3)"/>
      <w:lvlJc w:val="left"/>
      <w:pPr>
        <w:tabs>
          <w:tab w:val="num" w:pos="1418"/>
        </w:tabs>
        <w:ind w:left="1418" w:hanging="709"/>
      </w:pPr>
      <w:rPr>
        <w:rFonts w:hint="default"/>
      </w:rPr>
    </w:lvl>
    <w:lvl w:ilvl="3">
      <w:start w:val="1"/>
      <w:numFmt w:val="lowerRoman"/>
      <w:pStyle w:val="level4"/>
      <w:lvlText w:val="(%4)"/>
      <w:lvlJc w:val="left"/>
      <w:pPr>
        <w:tabs>
          <w:tab w:val="num" w:pos="2126"/>
        </w:tabs>
        <w:ind w:left="2126" w:hanging="708"/>
      </w:pPr>
      <w:rPr>
        <w:rFonts w:hint="default"/>
      </w:rPr>
    </w:lvl>
    <w:lvl w:ilvl="4">
      <w:start w:val="1"/>
      <w:numFmt w:val="upperLetter"/>
      <w:pStyle w:val="level5"/>
      <w:lvlText w:val="(%5)"/>
      <w:lvlJc w:val="left"/>
      <w:pPr>
        <w:tabs>
          <w:tab w:val="num" w:pos="2835"/>
        </w:tabs>
        <w:ind w:left="2835" w:hanging="709"/>
      </w:pPr>
      <w:rPr>
        <w:rFonts w:hint="default"/>
      </w:rPr>
    </w:lvl>
    <w:lvl w:ilvl="5">
      <w:start w:val="1"/>
      <w:numFmt w:val="decimal"/>
      <w:pStyle w:val="level6"/>
      <w:lvlText w:val="(%6)"/>
      <w:lvlJc w:val="left"/>
      <w:pPr>
        <w:tabs>
          <w:tab w:val="num" w:pos="3544"/>
        </w:tabs>
        <w:ind w:left="3544" w:hanging="709"/>
      </w:pPr>
      <w:rPr>
        <w:rFonts w:hint="default"/>
      </w:rPr>
    </w:lvl>
    <w:lvl w:ilvl="6">
      <w:start w:val="1"/>
      <w:numFmt w:val="decimal"/>
      <w:lvlText w:val="%7."/>
      <w:lvlJc w:val="left"/>
      <w:pPr>
        <w:tabs>
          <w:tab w:val="num" w:pos="709"/>
        </w:tabs>
        <w:ind w:left="709" w:hanging="709"/>
      </w:pPr>
      <w:rPr>
        <w:rFonts w:hint="default"/>
      </w:rPr>
    </w:lvl>
    <w:lvl w:ilvl="7">
      <w:start w:val="1"/>
      <w:numFmt w:val="lowerLetter"/>
      <w:lvlText w:val="(%8)"/>
      <w:lvlJc w:val="left"/>
      <w:pPr>
        <w:tabs>
          <w:tab w:val="num" w:pos="1418"/>
        </w:tabs>
        <w:ind w:left="1418" w:hanging="709"/>
      </w:pPr>
      <w:rPr>
        <w:rFonts w:hint="default"/>
      </w:rPr>
    </w:lvl>
    <w:lvl w:ilvl="8">
      <w:start w:val="1"/>
      <w:numFmt w:val="lowerRoman"/>
      <w:lvlText w:val="(%9)"/>
      <w:lvlJc w:val="left"/>
      <w:pPr>
        <w:tabs>
          <w:tab w:val="num" w:pos="2126"/>
        </w:tabs>
        <w:ind w:left="2126" w:hanging="708"/>
      </w:pPr>
      <w:rPr>
        <w:rFonts w:hint="default"/>
      </w:rPr>
    </w:lvl>
  </w:abstractNum>
  <w:abstractNum w:abstractNumId="1" w15:restartNumberingAfterBreak="0">
    <w:nsid w:val="07D65E5E"/>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2" w15:restartNumberingAfterBreak="0">
    <w:nsid w:val="16FC6A83"/>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3" w15:restartNumberingAfterBreak="0">
    <w:nsid w:val="17AC4EFF"/>
    <w:multiLevelType w:val="hybridMultilevel"/>
    <w:tmpl w:val="A7BEBF78"/>
    <w:lvl w:ilvl="0" w:tplc="0C090001">
      <w:start w:val="1"/>
      <w:numFmt w:val="bullet"/>
      <w:lvlText w:val=""/>
      <w:lvlJc w:val="left"/>
      <w:pPr>
        <w:ind w:left="770" w:hanging="360"/>
      </w:pPr>
      <w:rPr>
        <w:rFonts w:ascii="Symbol" w:hAnsi="Symbol"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3B11364A"/>
    <w:multiLevelType w:val="multilevel"/>
    <w:tmpl w:val="059EC99A"/>
    <w:lvl w:ilvl="0">
      <w:start w:val="1"/>
      <w:numFmt w:val="upperLetter"/>
      <w:suff w:val="nothing"/>
      <w:lvlText w:val="Annexure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decimal"/>
      <w:lvlRestart w:val="1"/>
      <w:lvlText w:val="%3"/>
      <w:lvlJc w:val="left"/>
      <w:pPr>
        <w:tabs>
          <w:tab w:val="num" w:pos="709"/>
        </w:tabs>
        <w:ind w:left="709" w:hanging="709"/>
      </w:pPr>
      <w:rPr>
        <w:rFonts w:hint="default"/>
      </w:rPr>
    </w:lvl>
    <w:lvl w:ilvl="3">
      <w:start w:val="1"/>
      <w:numFmt w:val="decimal"/>
      <w:lvlText w:val="%3.%4"/>
      <w:lvlJc w:val="left"/>
      <w:pPr>
        <w:tabs>
          <w:tab w:val="num" w:pos="709"/>
        </w:tabs>
        <w:ind w:left="709" w:hanging="709"/>
      </w:pPr>
      <w:rPr>
        <w:rFonts w:hint="default"/>
      </w:rPr>
    </w:lvl>
    <w:lvl w:ilvl="4">
      <w:start w:val="1"/>
      <w:numFmt w:val="lowerLetter"/>
      <w:lvlText w:val="(%5)"/>
      <w:lvlJc w:val="left"/>
      <w:pPr>
        <w:tabs>
          <w:tab w:val="num" w:pos="1418"/>
        </w:tabs>
        <w:ind w:left="1418" w:hanging="709"/>
      </w:pPr>
      <w:rPr>
        <w:rFonts w:hint="default"/>
      </w:rPr>
    </w:lvl>
    <w:lvl w:ilvl="5">
      <w:start w:val="1"/>
      <w:numFmt w:val="lowerRoman"/>
      <w:lvlText w:val="(%6)"/>
      <w:lvlJc w:val="left"/>
      <w:pPr>
        <w:tabs>
          <w:tab w:val="num" w:pos="2126"/>
        </w:tabs>
        <w:ind w:left="2126" w:hanging="708"/>
      </w:pPr>
      <w:rPr>
        <w:rFonts w:hint="default"/>
      </w:rPr>
    </w:lvl>
    <w:lvl w:ilvl="6">
      <w:start w:val="1"/>
      <w:numFmt w:val="upperLetter"/>
      <w:lvlText w:val="(%7)"/>
      <w:lvlJc w:val="left"/>
      <w:pPr>
        <w:tabs>
          <w:tab w:val="num" w:pos="2835"/>
        </w:tabs>
        <w:ind w:left="2835" w:hanging="709"/>
      </w:pPr>
      <w:rPr>
        <w:rFonts w:hint="default"/>
      </w:rPr>
    </w:lvl>
    <w:lvl w:ilvl="7">
      <w:start w:val="1"/>
      <w:numFmt w:val="decimal"/>
      <w:lvlText w:val="(%8)"/>
      <w:lvlJc w:val="left"/>
      <w:pPr>
        <w:tabs>
          <w:tab w:val="num" w:pos="3544"/>
        </w:tabs>
        <w:ind w:left="3544" w:hanging="709"/>
      </w:pPr>
      <w:rPr>
        <w:rFonts w:hint="default"/>
      </w:rPr>
    </w:lvl>
    <w:lvl w:ilvl="8">
      <w:start w:val="1"/>
      <w:numFmt w:val="lowerRoman"/>
      <w:lvlText w:val="%9."/>
      <w:lvlJc w:val="left"/>
      <w:pPr>
        <w:tabs>
          <w:tab w:val="num" w:pos="3240"/>
        </w:tabs>
        <w:ind w:left="3240" w:hanging="360"/>
      </w:pPr>
      <w:rPr>
        <w:rFonts w:hint="default"/>
      </w:rPr>
    </w:lvl>
  </w:abstractNum>
  <w:abstractNum w:abstractNumId="5" w15:restartNumberingAfterBreak="0">
    <w:nsid w:val="3CA8400C"/>
    <w:multiLevelType w:val="singleLevel"/>
    <w:tmpl w:val="EF8432D0"/>
    <w:lvl w:ilvl="0">
      <w:start w:val="1"/>
      <w:numFmt w:val="bullet"/>
      <w:pStyle w:val="Bullet2"/>
      <w:lvlText w:val="•"/>
      <w:lvlJc w:val="left"/>
      <w:pPr>
        <w:tabs>
          <w:tab w:val="num" w:pos="1418"/>
        </w:tabs>
        <w:ind w:left="1418" w:hanging="709"/>
      </w:pPr>
      <w:rPr>
        <w:rFonts w:ascii="Garamond" w:hAnsi="Garamond" w:hint="default"/>
        <w:b w:val="0"/>
        <w:i w:val="0"/>
        <w:sz w:val="24"/>
      </w:rPr>
    </w:lvl>
  </w:abstractNum>
  <w:abstractNum w:abstractNumId="6" w15:restartNumberingAfterBreak="0">
    <w:nsid w:val="3D5A7286"/>
    <w:multiLevelType w:val="multilevel"/>
    <w:tmpl w:val="1F487C74"/>
    <w:lvl w:ilvl="0">
      <w:start w:val="1"/>
      <w:numFmt w:val="decimal"/>
      <w:pStyle w:val="AllensHeading1"/>
      <w:lvlText w:val="%1"/>
      <w:lvlJc w:val="left"/>
      <w:pPr>
        <w:tabs>
          <w:tab w:val="num" w:pos="709"/>
        </w:tabs>
        <w:ind w:left="709" w:hanging="709"/>
      </w:pPr>
      <w:rPr>
        <w:rFonts w:hint="default"/>
      </w:rPr>
    </w:lvl>
    <w:lvl w:ilvl="1">
      <w:start w:val="1"/>
      <w:numFmt w:val="decimal"/>
      <w:pStyle w:val="AllensHeading2"/>
      <w:lvlText w:val="%1.%2"/>
      <w:lvlJc w:val="left"/>
      <w:pPr>
        <w:tabs>
          <w:tab w:val="num" w:pos="709"/>
        </w:tabs>
        <w:ind w:left="709" w:hanging="709"/>
      </w:pPr>
      <w:rPr>
        <w:rFonts w:hint="default"/>
      </w:rPr>
    </w:lvl>
    <w:lvl w:ilvl="2">
      <w:start w:val="1"/>
      <w:numFmt w:val="lowerLetter"/>
      <w:pStyle w:val="AllensHeading3"/>
      <w:lvlText w:val="(%3)"/>
      <w:lvlJc w:val="left"/>
      <w:pPr>
        <w:tabs>
          <w:tab w:val="num" w:pos="1418"/>
        </w:tabs>
        <w:ind w:left="1418" w:hanging="709"/>
      </w:pPr>
      <w:rPr>
        <w:rFonts w:hint="default"/>
      </w:rPr>
    </w:lvl>
    <w:lvl w:ilvl="3">
      <w:start w:val="1"/>
      <w:numFmt w:val="lowerRoman"/>
      <w:pStyle w:val="AllensHeading4"/>
      <w:lvlText w:val="(%4)"/>
      <w:lvlJc w:val="left"/>
      <w:pPr>
        <w:tabs>
          <w:tab w:val="num" w:pos="2126"/>
        </w:tabs>
        <w:ind w:left="2126" w:hanging="708"/>
      </w:pPr>
      <w:rPr>
        <w:rFonts w:hint="default"/>
      </w:rPr>
    </w:lvl>
    <w:lvl w:ilvl="4">
      <w:start w:val="1"/>
      <w:numFmt w:val="upperLetter"/>
      <w:pStyle w:val="AllensHeading5"/>
      <w:lvlText w:val="(%5)"/>
      <w:lvlJc w:val="left"/>
      <w:pPr>
        <w:tabs>
          <w:tab w:val="num" w:pos="2835"/>
        </w:tabs>
        <w:ind w:left="2835" w:hanging="709"/>
      </w:pPr>
      <w:rPr>
        <w:rFonts w:hint="default"/>
      </w:rPr>
    </w:lvl>
    <w:lvl w:ilvl="5">
      <w:start w:val="1"/>
      <w:numFmt w:val="decimal"/>
      <w:pStyle w:val="AllensHeading6"/>
      <w:lvlText w:val="(%6)"/>
      <w:lvlJc w:val="left"/>
      <w:pPr>
        <w:tabs>
          <w:tab w:val="num" w:pos="3544"/>
        </w:tabs>
        <w:ind w:left="3544" w:hanging="709"/>
      </w:pPr>
      <w:rPr>
        <w:rFonts w:hint="default"/>
      </w:rPr>
    </w:lvl>
    <w:lvl w:ilvl="6">
      <w:start w:val="2"/>
      <w:numFmt w:val="decimal"/>
      <w:lvlText w:val="%7."/>
      <w:lvlJc w:val="left"/>
      <w:pPr>
        <w:tabs>
          <w:tab w:val="num" w:pos="709"/>
        </w:tabs>
        <w:ind w:left="709" w:hanging="709"/>
      </w:pPr>
      <w:rPr>
        <w:rFonts w:hint="default"/>
      </w:rPr>
    </w:lvl>
    <w:lvl w:ilvl="7">
      <w:start w:val="1"/>
      <w:numFmt w:val="lowerLetter"/>
      <w:lvlText w:val="(%8)"/>
      <w:lvlJc w:val="left"/>
      <w:pPr>
        <w:tabs>
          <w:tab w:val="num" w:pos="1418"/>
        </w:tabs>
        <w:ind w:left="1418" w:hanging="709"/>
      </w:pPr>
      <w:rPr>
        <w:rFonts w:hint="default"/>
      </w:rPr>
    </w:lvl>
    <w:lvl w:ilvl="8">
      <w:start w:val="1"/>
      <w:numFmt w:val="lowerRoman"/>
      <w:lvlText w:val="(%9)"/>
      <w:lvlJc w:val="left"/>
      <w:pPr>
        <w:tabs>
          <w:tab w:val="num" w:pos="2126"/>
        </w:tabs>
        <w:ind w:left="2126" w:hanging="708"/>
      </w:pPr>
      <w:rPr>
        <w:rFonts w:hint="default"/>
      </w:rPr>
    </w:lvl>
  </w:abstractNum>
  <w:abstractNum w:abstractNumId="7" w15:restartNumberingAfterBreak="0">
    <w:nsid w:val="3D7E39C9"/>
    <w:multiLevelType w:val="multilevel"/>
    <w:tmpl w:val="DAFA54AA"/>
    <w:lvl w:ilvl="0">
      <w:start w:val="1"/>
      <w:numFmt w:val="decimal"/>
      <w:pStyle w:val="Schedule"/>
      <w:suff w:val="nothing"/>
      <w:lvlText w:val="Schedule %1"/>
      <w:lvlJc w:val="left"/>
      <w:pPr>
        <w:ind w:left="0" w:firstLine="0"/>
      </w:pPr>
      <w:rPr>
        <w:rFonts w:hint="default"/>
      </w:rPr>
    </w:lvl>
    <w:lvl w:ilvl="1">
      <w:start w:val="1"/>
      <w:numFmt w:val="none"/>
      <w:pStyle w:val="ScheduleHeading"/>
      <w:suff w:val="nothing"/>
      <w:lvlText w:val=""/>
      <w:lvlJc w:val="left"/>
      <w:pPr>
        <w:ind w:left="0" w:firstLine="0"/>
      </w:pPr>
      <w:rPr>
        <w:rFonts w:hint="default"/>
      </w:rPr>
    </w:lvl>
    <w:lvl w:ilvl="2">
      <w:start w:val="1"/>
      <w:numFmt w:val="decimal"/>
      <w:lvlRestart w:val="1"/>
      <w:pStyle w:val="Schedule1"/>
      <w:lvlText w:val="%3"/>
      <w:lvlJc w:val="left"/>
      <w:pPr>
        <w:tabs>
          <w:tab w:val="num" w:pos="709"/>
        </w:tabs>
        <w:ind w:left="709" w:hanging="709"/>
      </w:pPr>
      <w:rPr>
        <w:rFonts w:hint="default"/>
      </w:rPr>
    </w:lvl>
    <w:lvl w:ilvl="3">
      <w:start w:val="1"/>
      <w:numFmt w:val="decimal"/>
      <w:pStyle w:val="Schedule2"/>
      <w:lvlText w:val="%3.%4"/>
      <w:lvlJc w:val="left"/>
      <w:pPr>
        <w:tabs>
          <w:tab w:val="num" w:pos="709"/>
        </w:tabs>
        <w:ind w:left="709" w:hanging="709"/>
      </w:pPr>
      <w:rPr>
        <w:rFonts w:hint="default"/>
      </w:rPr>
    </w:lvl>
    <w:lvl w:ilvl="4">
      <w:start w:val="1"/>
      <w:numFmt w:val="lowerLetter"/>
      <w:pStyle w:val="Schedule3"/>
      <w:lvlText w:val="(%5)"/>
      <w:lvlJc w:val="left"/>
      <w:pPr>
        <w:tabs>
          <w:tab w:val="num" w:pos="1418"/>
        </w:tabs>
        <w:ind w:left="1418" w:hanging="709"/>
      </w:pPr>
      <w:rPr>
        <w:rFonts w:hint="default"/>
      </w:rPr>
    </w:lvl>
    <w:lvl w:ilvl="5">
      <w:start w:val="1"/>
      <w:numFmt w:val="lowerRoman"/>
      <w:pStyle w:val="Schedule4"/>
      <w:lvlText w:val="(%6)"/>
      <w:lvlJc w:val="left"/>
      <w:pPr>
        <w:tabs>
          <w:tab w:val="num" w:pos="2126"/>
        </w:tabs>
        <w:ind w:left="2126" w:hanging="708"/>
      </w:pPr>
      <w:rPr>
        <w:rFonts w:hint="default"/>
      </w:rPr>
    </w:lvl>
    <w:lvl w:ilvl="6">
      <w:start w:val="1"/>
      <w:numFmt w:val="upperLetter"/>
      <w:pStyle w:val="Schedule5"/>
      <w:lvlText w:val="(%7)"/>
      <w:lvlJc w:val="left"/>
      <w:pPr>
        <w:tabs>
          <w:tab w:val="num" w:pos="2835"/>
        </w:tabs>
        <w:ind w:left="2835" w:hanging="709"/>
      </w:pPr>
      <w:rPr>
        <w:rFonts w:hint="default"/>
      </w:rPr>
    </w:lvl>
    <w:lvl w:ilvl="7">
      <w:start w:val="1"/>
      <w:numFmt w:val="decimal"/>
      <w:pStyle w:val="Schedule6"/>
      <w:lvlText w:val="(%8)"/>
      <w:lvlJc w:val="left"/>
      <w:pPr>
        <w:tabs>
          <w:tab w:val="num" w:pos="3544"/>
        </w:tabs>
        <w:ind w:left="3544" w:hanging="709"/>
      </w:pPr>
      <w:rPr>
        <w:rFonts w:hint="default"/>
      </w:rPr>
    </w:lvl>
    <w:lvl w:ilvl="8">
      <w:start w:val="1"/>
      <w:numFmt w:val="decimal"/>
      <w:lvlText w:val="%1"/>
      <w:lvlJc w:val="left"/>
      <w:pPr>
        <w:tabs>
          <w:tab w:val="num" w:pos="6120"/>
        </w:tabs>
        <w:ind w:left="4320" w:hanging="1440"/>
      </w:pPr>
      <w:rPr>
        <w:rFonts w:hint="default"/>
      </w:rPr>
    </w:lvl>
  </w:abstractNum>
  <w:abstractNum w:abstractNumId="8" w15:restartNumberingAfterBreak="0">
    <w:nsid w:val="3FF6050F"/>
    <w:multiLevelType w:val="multilevel"/>
    <w:tmpl w:val="65DAF7BA"/>
    <w:lvl w:ilvl="0">
      <w:start w:val="1"/>
      <w:numFmt w:val="none"/>
      <w:pStyle w:val="Definitions"/>
      <w:suff w:val="nothing"/>
      <w:lvlText w:val=""/>
      <w:lvlJc w:val="left"/>
      <w:pPr>
        <w:ind w:left="709" w:firstLine="0"/>
      </w:pPr>
      <w:rPr>
        <w:rFonts w:hint="default"/>
      </w:rPr>
    </w:lvl>
    <w:lvl w:ilvl="1">
      <w:start w:val="1"/>
      <w:numFmt w:val="lowerLetter"/>
      <w:pStyle w:val="Definitionsa"/>
      <w:lvlText w:val="(%2)"/>
      <w:lvlJc w:val="left"/>
      <w:pPr>
        <w:tabs>
          <w:tab w:val="num" w:pos="1418"/>
        </w:tabs>
        <w:ind w:left="1418" w:hanging="709"/>
      </w:pPr>
      <w:rPr>
        <w:rFonts w:hint="default"/>
      </w:rPr>
    </w:lvl>
    <w:lvl w:ilvl="2">
      <w:start w:val="1"/>
      <w:numFmt w:val="lowerRoman"/>
      <w:pStyle w:val="Definitionsi"/>
      <w:lvlText w:val="(%3)"/>
      <w:lvlJc w:val="left"/>
      <w:pPr>
        <w:tabs>
          <w:tab w:val="num" w:pos="2126"/>
        </w:tabs>
        <w:ind w:left="2126" w:hanging="708"/>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9" w15:restartNumberingAfterBreak="0">
    <w:nsid w:val="4DC36BFF"/>
    <w:multiLevelType w:val="multilevel"/>
    <w:tmpl w:val="1F16020E"/>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0"/>
        </w:tabs>
        <w:ind w:left="0" w:firstLine="0"/>
      </w:pPr>
      <w:rPr>
        <w:rFonts w:hint="default"/>
      </w:rPr>
    </w:lvl>
    <w:lvl w:ilvl="2">
      <w:start w:val="1"/>
      <w:numFmt w:val="lowerLetter"/>
      <w:lvlText w:val="(%3)"/>
      <w:lvlJc w:val="left"/>
      <w:pPr>
        <w:tabs>
          <w:tab w:val="num" w:pos="1418"/>
        </w:tabs>
        <w:ind w:left="1418" w:hanging="709"/>
      </w:pPr>
      <w:rPr>
        <w:rFonts w:hint="default"/>
      </w:rPr>
    </w:lvl>
    <w:lvl w:ilvl="3">
      <w:start w:val="1"/>
      <w:numFmt w:val="lowerRoman"/>
      <w:lvlText w:val="(%4)"/>
      <w:lvlJc w:val="left"/>
      <w:pPr>
        <w:tabs>
          <w:tab w:val="num" w:pos="2126"/>
        </w:tabs>
        <w:ind w:left="2126" w:hanging="708"/>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2"/>
      <w:numFmt w:val="decimal"/>
      <w:lvlText w:val="%7."/>
      <w:lvlJc w:val="left"/>
      <w:pPr>
        <w:tabs>
          <w:tab w:val="num" w:pos="709"/>
        </w:tabs>
        <w:ind w:left="709" w:hanging="709"/>
      </w:pPr>
      <w:rPr>
        <w:rFonts w:hint="default"/>
      </w:rPr>
    </w:lvl>
    <w:lvl w:ilvl="7">
      <w:start w:val="1"/>
      <w:numFmt w:val="lowerLetter"/>
      <w:lvlText w:val="(%8)"/>
      <w:lvlJc w:val="left"/>
      <w:pPr>
        <w:tabs>
          <w:tab w:val="num" w:pos="1418"/>
        </w:tabs>
        <w:ind w:left="1418" w:hanging="709"/>
      </w:pPr>
      <w:rPr>
        <w:rFonts w:hint="default"/>
      </w:rPr>
    </w:lvl>
    <w:lvl w:ilvl="8">
      <w:start w:val="1"/>
      <w:numFmt w:val="lowerRoman"/>
      <w:lvlText w:val="(%9)"/>
      <w:lvlJc w:val="left"/>
      <w:pPr>
        <w:tabs>
          <w:tab w:val="num" w:pos="2126"/>
        </w:tabs>
        <w:ind w:left="2126" w:hanging="708"/>
      </w:pPr>
      <w:rPr>
        <w:rFonts w:hint="default"/>
      </w:rPr>
    </w:lvl>
  </w:abstractNum>
  <w:abstractNum w:abstractNumId="10" w15:restartNumberingAfterBreak="0">
    <w:nsid w:val="4EB00150"/>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1" w15:restartNumberingAfterBreak="0">
    <w:nsid w:val="4EB40ABD"/>
    <w:multiLevelType w:val="singleLevel"/>
    <w:tmpl w:val="E0141882"/>
    <w:lvl w:ilvl="0">
      <w:start w:val="1"/>
      <w:numFmt w:val="bullet"/>
      <w:pStyle w:val="Bullet3"/>
      <w:lvlText w:val="•"/>
      <w:lvlJc w:val="left"/>
      <w:pPr>
        <w:tabs>
          <w:tab w:val="num" w:pos="2126"/>
        </w:tabs>
        <w:ind w:left="2126" w:hanging="708"/>
      </w:pPr>
      <w:rPr>
        <w:rFonts w:ascii="Garamond" w:hAnsi="Garamond" w:hint="default"/>
        <w:b w:val="0"/>
        <w:i w:val="0"/>
        <w:sz w:val="24"/>
      </w:rPr>
    </w:lvl>
  </w:abstractNum>
  <w:abstractNum w:abstractNumId="12" w15:restartNumberingAfterBreak="0">
    <w:nsid w:val="4F164D33"/>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3" w15:restartNumberingAfterBreak="0">
    <w:nsid w:val="5D5123AC"/>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4" w15:restartNumberingAfterBreak="0">
    <w:nsid w:val="60AE30AC"/>
    <w:multiLevelType w:val="singleLevel"/>
    <w:tmpl w:val="2E64F6FA"/>
    <w:lvl w:ilvl="0">
      <w:start w:val="1"/>
      <w:numFmt w:val="decimal"/>
      <w:lvlText w:val="%1"/>
      <w:lvlJc w:val="left"/>
      <w:pPr>
        <w:tabs>
          <w:tab w:val="num" w:pos="284"/>
        </w:tabs>
        <w:ind w:left="1004" w:hanging="720"/>
      </w:pPr>
      <w:rPr>
        <w:rFonts w:hint="default"/>
      </w:rPr>
    </w:lvl>
  </w:abstractNum>
  <w:abstractNum w:abstractNumId="15" w15:restartNumberingAfterBreak="0">
    <w:nsid w:val="624E0963"/>
    <w:multiLevelType w:val="singleLevel"/>
    <w:tmpl w:val="759C87A8"/>
    <w:lvl w:ilvl="0">
      <w:start w:val="1"/>
      <w:numFmt w:val="bullet"/>
      <w:pStyle w:val="GNBullet"/>
      <w:lvlText w:val="•"/>
      <w:lvlJc w:val="left"/>
      <w:pPr>
        <w:tabs>
          <w:tab w:val="num" w:pos="709"/>
        </w:tabs>
        <w:ind w:left="709" w:hanging="709"/>
      </w:pPr>
      <w:rPr>
        <w:rFonts w:ascii="Garamond" w:hAnsi="Garamond" w:hint="default"/>
        <w:b w:val="0"/>
        <w:i w:val="0"/>
        <w:vanish/>
        <w:sz w:val="24"/>
      </w:rPr>
    </w:lvl>
  </w:abstractNum>
  <w:abstractNum w:abstractNumId="16" w15:restartNumberingAfterBreak="0">
    <w:nsid w:val="67B13928"/>
    <w:multiLevelType w:val="multilevel"/>
    <w:tmpl w:val="D13A43C2"/>
    <w:lvl w:ilvl="0">
      <w:start w:val="1"/>
      <w:numFmt w:val="decimal"/>
      <w:pStyle w:val="GNHeading"/>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709"/>
        </w:tabs>
        <w:ind w:left="709" w:hanging="709"/>
      </w:pPr>
      <w:rPr>
        <w:rFonts w:hint="default"/>
      </w:rPr>
    </w:lvl>
    <w:lvl w:ilvl="4">
      <w:start w:val="1"/>
      <w:numFmt w:val="lowerRoman"/>
      <w:lvlText w:val="(%5)"/>
      <w:lvlJc w:val="left"/>
      <w:pPr>
        <w:tabs>
          <w:tab w:val="num" w:pos="2126"/>
        </w:tabs>
        <w:ind w:left="2126" w:hanging="708"/>
      </w:pPr>
      <w:rPr>
        <w:rFonts w:hint="default"/>
      </w:rPr>
    </w:lvl>
    <w:lvl w:ilvl="5">
      <w:start w:val="1"/>
      <w:numFmt w:val="decimal"/>
      <w:lvlText w:val="(%6)"/>
      <w:lvlJc w:val="left"/>
      <w:pPr>
        <w:tabs>
          <w:tab w:val="num" w:pos="2835"/>
        </w:tabs>
        <w:ind w:left="2835"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7" w15:restartNumberingAfterBreak="0">
    <w:nsid w:val="6A8705F5"/>
    <w:multiLevelType w:val="singleLevel"/>
    <w:tmpl w:val="62105652"/>
    <w:lvl w:ilvl="0">
      <w:start w:val="1"/>
      <w:numFmt w:val="upperLetter"/>
      <w:lvlText w:val="%1"/>
      <w:lvlJc w:val="left"/>
      <w:pPr>
        <w:tabs>
          <w:tab w:val="num" w:pos="284"/>
        </w:tabs>
        <w:ind w:left="0" w:firstLine="284"/>
      </w:pPr>
      <w:rPr>
        <w:rFonts w:hint="default"/>
      </w:rPr>
    </w:lvl>
  </w:abstractNum>
  <w:abstractNum w:abstractNumId="18" w15:restartNumberingAfterBreak="0">
    <w:nsid w:val="70A8249E"/>
    <w:multiLevelType w:val="singleLevel"/>
    <w:tmpl w:val="B74EB3EC"/>
    <w:lvl w:ilvl="0">
      <w:start w:val="1"/>
      <w:numFmt w:val="bullet"/>
      <w:pStyle w:val="Bullet1"/>
      <w:lvlText w:val="•"/>
      <w:lvlJc w:val="left"/>
      <w:pPr>
        <w:tabs>
          <w:tab w:val="num" w:pos="709"/>
        </w:tabs>
        <w:ind w:left="709" w:hanging="709"/>
      </w:pPr>
      <w:rPr>
        <w:rFonts w:ascii="Garamond" w:hAnsi="Garamond" w:hint="default"/>
        <w:b w:val="0"/>
        <w:i w:val="0"/>
        <w:sz w:val="24"/>
      </w:rPr>
    </w:lvl>
  </w:abstractNum>
  <w:abstractNum w:abstractNumId="19" w15:restartNumberingAfterBreak="0">
    <w:nsid w:val="7385191F"/>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20" w15:restartNumberingAfterBreak="0">
    <w:nsid w:val="7B6A6B3B"/>
    <w:multiLevelType w:val="multilevel"/>
    <w:tmpl w:val="17347108"/>
    <w:lvl w:ilvl="0">
      <w:start w:val="1"/>
      <w:numFmt w:val="decimal"/>
      <w:pStyle w:val="GNLevel1"/>
      <w:lvlText w:val="%1"/>
      <w:lvlJc w:val="left"/>
      <w:pPr>
        <w:tabs>
          <w:tab w:val="num" w:pos="709"/>
        </w:tabs>
        <w:ind w:left="709" w:hanging="709"/>
      </w:pPr>
      <w:rPr>
        <w:rFonts w:hint="default"/>
      </w:rPr>
    </w:lvl>
    <w:lvl w:ilvl="1">
      <w:start w:val="1"/>
      <w:numFmt w:val="lowerLetter"/>
      <w:pStyle w:val="GNLevel2"/>
      <w:lvlText w:val="(%2)"/>
      <w:lvlJc w:val="left"/>
      <w:pPr>
        <w:tabs>
          <w:tab w:val="num" w:pos="1418"/>
        </w:tabs>
        <w:ind w:left="1418" w:hanging="709"/>
      </w:pPr>
      <w:rPr>
        <w:rFonts w:hint="default"/>
      </w:rPr>
    </w:lvl>
    <w:lvl w:ilvl="2">
      <w:start w:val="1"/>
      <w:numFmt w:val="lowerRoman"/>
      <w:pStyle w:val="GNLevel3"/>
      <w:lvlText w:val="(%3)"/>
      <w:lvlJc w:val="left"/>
      <w:pPr>
        <w:tabs>
          <w:tab w:val="num" w:pos="2126"/>
        </w:tabs>
        <w:ind w:left="2126" w:hanging="708"/>
      </w:pPr>
      <w:rPr>
        <w:rFonts w:hint="default"/>
      </w:rPr>
    </w:lvl>
    <w:lvl w:ilvl="3">
      <w:start w:val="1"/>
      <w:numFmt w:val="upperLetter"/>
      <w:pStyle w:val="GNLevel4"/>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num w:numId="1" w16cid:durableId="998464826">
    <w:abstractNumId w:val="18"/>
  </w:num>
  <w:num w:numId="2" w16cid:durableId="851919983">
    <w:abstractNumId w:val="5"/>
  </w:num>
  <w:num w:numId="3" w16cid:durableId="872495933">
    <w:abstractNumId w:val="11"/>
  </w:num>
  <w:num w:numId="4" w16cid:durableId="775369893">
    <w:abstractNumId w:val="16"/>
  </w:num>
  <w:num w:numId="5" w16cid:durableId="1846555920">
    <w:abstractNumId w:val="20"/>
  </w:num>
  <w:num w:numId="6" w16cid:durableId="2043284849">
    <w:abstractNumId w:val="15"/>
  </w:num>
  <w:num w:numId="7" w16cid:durableId="595751242">
    <w:abstractNumId w:val="6"/>
  </w:num>
  <w:num w:numId="8" w16cid:durableId="1806586321">
    <w:abstractNumId w:val="8"/>
  </w:num>
  <w:num w:numId="9" w16cid:durableId="1313676767">
    <w:abstractNumId w:val="0"/>
  </w:num>
  <w:num w:numId="10" w16cid:durableId="2136288306">
    <w:abstractNumId w:val="14"/>
  </w:num>
  <w:num w:numId="11" w16cid:durableId="1373766201">
    <w:abstractNumId w:val="17"/>
  </w:num>
  <w:num w:numId="12" w16cid:durableId="374886956">
    <w:abstractNumId w:val="7"/>
  </w:num>
  <w:num w:numId="13" w16cid:durableId="6896120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072908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8438607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56683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155478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59011654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733659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0755398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7449711">
    <w:abstractNumId w:val="2"/>
  </w:num>
  <w:num w:numId="22" w16cid:durableId="137338378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07671867">
    <w:abstractNumId w:val="1"/>
  </w:num>
  <w:num w:numId="24" w16cid:durableId="14569449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14702216">
    <w:abstractNumId w:val="19"/>
  </w:num>
  <w:num w:numId="26" w16cid:durableId="561256527">
    <w:abstractNumId w:val="20"/>
  </w:num>
  <w:num w:numId="27" w16cid:durableId="740179007">
    <w:abstractNumId w:val="20"/>
  </w:num>
  <w:num w:numId="28" w16cid:durableId="643119617">
    <w:abstractNumId w:val="12"/>
  </w:num>
  <w:num w:numId="29" w16cid:durableId="11184038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03826377">
    <w:abstractNumId w:val="13"/>
  </w:num>
  <w:num w:numId="31" w16cid:durableId="181857148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30484063">
    <w:abstractNumId w:val="10"/>
  </w:num>
  <w:num w:numId="33" w16cid:durableId="137358120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29595077">
    <w:abstractNumId w:val="9"/>
  </w:num>
  <w:num w:numId="35" w16cid:durableId="610741177">
    <w:abstractNumId w:val="3"/>
  </w:num>
  <w:num w:numId="36" w16cid:durableId="43051725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37" w16cid:durableId="857698010">
    <w:abstractNumId w:val="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09"/>
  <w:doNotHyphenateCaps/>
  <w:drawingGridHorizontalSpacing w:val="100"/>
  <w:drawingGridVerticalSpacing w:val="0"/>
  <w:displayHorizontalDrawingGridEvery w:val="0"/>
  <w:displayVerticalDrawingGridEvery w:val="0"/>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AR_HasAARMergerStyling" w:val="-1"/>
    <w:docVar w:name="AAR_ParentTemplateFullName" w:val="C:\program files\microsoft office\templates\AARTemplates\Agreement.dot"/>
    <w:docVar w:name="AAR_ParentTemplateOfficeName" w:val="MELBOURNE"/>
    <w:docVar w:name="AAR_SetUpdateStylesOnOpen" w:val="0"/>
    <w:docVar w:name="AAR_SetZoomPercentage" w:val="108"/>
    <w:docVar w:name="OldFldsRemoved" w:val="-1"/>
  </w:docVars>
  <w:rsids>
    <w:rsidRoot w:val="0059075C"/>
    <w:rsid w:val="00073737"/>
    <w:rsid w:val="000778A0"/>
    <w:rsid w:val="001078EE"/>
    <w:rsid w:val="00112A3F"/>
    <w:rsid w:val="00113E82"/>
    <w:rsid w:val="001172BF"/>
    <w:rsid w:val="00146907"/>
    <w:rsid w:val="00162DC0"/>
    <w:rsid w:val="001B6A14"/>
    <w:rsid w:val="001E56AB"/>
    <w:rsid w:val="00203962"/>
    <w:rsid w:val="0027114F"/>
    <w:rsid w:val="00274424"/>
    <w:rsid w:val="002866A5"/>
    <w:rsid w:val="003521BE"/>
    <w:rsid w:val="003570BA"/>
    <w:rsid w:val="003A4BE0"/>
    <w:rsid w:val="003A5C7D"/>
    <w:rsid w:val="004A74EC"/>
    <w:rsid w:val="004C46BE"/>
    <w:rsid w:val="004E1AC9"/>
    <w:rsid w:val="00505105"/>
    <w:rsid w:val="005255CE"/>
    <w:rsid w:val="005806B4"/>
    <w:rsid w:val="0059075C"/>
    <w:rsid w:val="00592C60"/>
    <w:rsid w:val="007218C5"/>
    <w:rsid w:val="00734316"/>
    <w:rsid w:val="007A776B"/>
    <w:rsid w:val="007D6DA3"/>
    <w:rsid w:val="00835F30"/>
    <w:rsid w:val="00845F0A"/>
    <w:rsid w:val="008759A2"/>
    <w:rsid w:val="0087795B"/>
    <w:rsid w:val="00951F84"/>
    <w:rsid w:val="0096402A"/>
    <w:rsid w:val="00965727"/>
    <w:rsid w:val="00A3577D"/>
    <w:rsid w:val="00A47B70"/>
    <w:rsid w:val="00A568E9"/>
    <w:rsid w:val="00AF5924"/>
    <w:rsid w:val="00AF5ABF"/>
    <w:rsid w:val="00D7200A"/>
    <w:rsid w:val="00E07572"/>
    <w:rsid w:val="00E96565"/>
    <w:rsid w:val="00EC16B6"/>
    <w:rsid w:val="00EC5087"/>
    <w:rsid w:val="00F77F3F"/>
    <w:rsid w:val="00FA62C0"/>
    <w:rsid w:val="00FB765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B1EE853"/>
  <w15:docId w15:val="{0D5557CC-CA28-46C8-B312-6356BB3E9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before="100" w:line="288" w:lineRule="auto"/>
    </w:pPr>
    <w:rPr>
      <w:rFonts w:ascii="Arial" w:hAnsi="Arial"/>
      <w:lang w:eastAsia="en-US"/>
    </w:rPr>
  </w:style>
  <w:style w:type="paragraph" w:styleId="Heading1">
    <w:name w:val="heading 1"/>
    <w:basedOn w:val="Normal"/>
    <w:next w:val="Normal"/>
    <w:qFormat/>
    <w:pPr>
      <w:outlineLvl w:val="0"/>
    </w:pPr>
  </w:style>
  <w:style w:type="paragraph" w:styleId="Heading2">
    <w:name w:val="heading 2"/>
    <w:basedOn w:val="Normal"/>
    <w:next w:val="NormalIndent"/>
    <w:qFormat/>
    <w:pPr>
      <w:outlineLvl w:val="1"/>
    </w:pPr>
  </w:style>
  <w:style w:type="paragraph" w:styleId="Heading3">
    <w:name w:val="heading 3"/>
    <w:basedOn w:val="Normal"/>
    <w:qFormat/>
    <w:pPr>
      <w:outlineLvl w:val="2"/>
    </w:pPr>
  </w:style>
  <w:style w:type="paragraph" w:styleId="Heading4">
    <w:name w:val="heading 4"/>
    <w:basedOn w:val="Normal"/>
    <w:qFormat/>
    <w:pPr>
      <w:outlineLvl w:val="3"/>
    </w:pPr>
  </w:style>
  <w:style w:type="paragraph" w:styleId="Heading5">
    <w:name w:val="heading 5"/>
    <w:basedOn w:val="Normal"/>
    <w:qFormat/>
    <w:pPr>
      <w:outlineLvl w:val="4"/>
    </w:pPr>
  </w:style>
  <w:style w:type="paragraph" w:styleId="Heading6">
    <w:name w:val="heading 6"/>
    <w:basedOn w:val="Normal"/>
    <w:qFormat/>
    <w:pPr>
      <w:outlineLvl w:val="5"/>
    </w:pPr>
  </w:style>
  <w:style w:type="paragraph" w:styleId="Heading7">
    <w:name w:val="heading 7"/>
    <w:basedOn w:val="Normal"/>
    <w:next w:val="Normal"/>
    <w:qFormat/>
    <w:pPr>
      <w:outlineLvl w:val="6"/>
    </w:pPr>
  </w:style>
  <w:style w:type="paragraph" w:styleId="Heading8">
    <w:name w:val="heading 8"/>
    <w:basedOn w:val="Normal"/>
    <w:next w:val="Normal"/>
    <w:qFormat/>
    <w:pPr>
      <w:outlineLvl w:val="7"/>
    </w:pPr>
  </w:style>
  <w:style w:type="paragraph" w:styleId="Heading9">
    <w:name w:val="heading 9"/>
    <w:basedOn w:val="Normal"/>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link w:val="NormalIndentChar"/>
    <w:qFormat/>
    <w:pPr>
      <w:ind w:left="709"/>
    </w:pPr>
  </w:style>
  <w:style w:type="character" w:customStyle="1" w:styleId="NormalIndentChar">
    <w:name w:val="Normal Indent Char"/>
    <w:basedOn w:val="DefaultParagraphFont"/>
    <w:link w:val="NormalIndent"/>
    <w:rPr>
      <w:rFonts w:ascii="Arial" w:hAnsi="Arial"/>
      <w:lang w:val="en-AU" w:eastAsia="en-US" w:bidi="ar-SA"/>
    </w:rPr>
  </w:style>
  <w:style w:type="character" w:customStyle="1" w:styleId="AuthorNote">
    <w:name w:val="Author Note"/>
    <w:basedOn w:val="DefaultParagraphFont"/>
    <w:rPr>
      <w:rFonts w:ascii="Arial" w:hAnsi="Arial"/>
      <w:b/>
      <w:vanish/>
      <w:color w:val="0074BF"/>
      <w:sz w:val="20"/>
    </w:rPr>
  </w:style>
  <w:style w:type="paragraph" w:styleId="BodyText">
    <w:name w:val="Body Text"/>
    <w:basedOn w:val="Normal"/>
    <w:link w:val="BodyTextChar"/>
    <w:qFormat/>
    <w:pPr>
      <w:spacing w:before="0" w:line="240" w:lineRule="auto"/>
    </w:pPr>
  </w:style>
  <w:style w:type="paragraph" w:styleId="BodyTextIndent">
    <w:name w:val="Body Text Indent"/>
    <w:basedOn w:val="BodyText"/>
    <w:pPr>
      <w:ind w:left="709"/>
    </w:pPr>
  </w:style>
  <w:style w:type="paragraph" w:customStyle="1" w:styleId="Bullet1">
    <w:name w:val="Bullet 1"/>
    <w:basedOn w:val="Normal"/>
    <w:qFormat/>
    <w:pPr>
      <w:numPr>
        <w:numId w:val="1"/>
      </w:numPr>
    </w:pPr>
  </w:style>
  <w:style w:type="paragraph" w:customStyle="1" w:styleId="Bullet2">
    <w:name w:val="Bullet 2"/>
    <w:basedOn w:val="Normal"/>
    <w:qFormat/>
    <w:pPr>
      <w:numPr>
        <w:numId w:val="2"/>
      </w:numPr>
    </w:pPr>
  </w:style>
  <w:style w:type="paragraph" w:customStyle="1" w:styleId="Bullet3">
    <w:name w:val="Bullet 3"/>
    <w:basedOn w:val="Normal"/>
    <w:qFormat/>
    <w:pPr>
      <w:numPr>
        <w:numId w:val="3"/>
      </w:numPr>
    </w:pPr>
  </w:style>
  <w:style w:type="paragraph" w:styleId="Caption">
    <w:name w:val="caption"/>
    <w:basedOn w:val="Normal"/>
    <w:next w:val="Normal"/>
    <w:qFormat/>
    <w:rPr>
      <w:sz w:val="16"/>
    </w:rPr>
  </w:style>
  <w:style w:type="paragraph" w:styleId="Footer">
    <w:name w:val="footer"/>
    <w:basedOn w:val="Normal"/>
    <w:link w:val="FooterChar"/>
    <w:uiPriority w:val="99"/>
    <w:qFormat/>
    <w:pPr>
      <w:spacing w:before="40" w:line="240" w:lineRule="auto"/>
    </w:pPr>
    <w:rPr>
      <w:noProof/>
      <w:sz w:val="16"/>
    </w:rPr>
  </w:style>
  <w:style w:type="paragraph" w:customStyle="1" w:styleId="GeneralHeading1">
    <w:name w:val="General Heading 1"/>
    <w:basedOn w:val="Normal"/>
    <w:next w:val="Normal"/>
    <w:pPr>
      <w:keepNext/>
      <w:spacing w:before="200"/>
    </w:pPr>
    <w:rPr>
      <w:b/>
      <w:sz w:val="22"/>
    </w:rPr>
  </w:style>
  <w:style w:type="paragraph" w:customStyle="1" w:styleId="GNHeading">
    <w:name w:val="GN Heading"/>
    <w:basedOn w:val="Normal"/>
    <w:next w:val="GNNormalIndent"/>
    <w:uiPriority w:val="1"/>
    <w:qFormat/>
    <w:pPr>
      <w:keepNext/>
      <w:numPr>
        <w:numId w:val="4"/>
      </w:numPr>
      <w:spacing w:before="200" w:line="240" w:lineRule="auto"/>
    </w:pPr>
    <w:rPr>
      <w:b/>
      <w:vanish/>
      <w:color w:val="000080"/>
    </w:rPr>
  </w:style>
  <w:style w:type="paragraph" w:customStyle="1" w:styleId="GNNormalIndent">
    <w:name w:val="GN Normal Indent"/>
    <w:basedOn w:val="GNNormal"/>
    <w:link w:val="GNNormalIndentChar"/>
    <w:qFormat/>
    <w:pPr>
      <w:ind w:left="709"/>
    </w:pPr>
  </w:style>
  <w:style w:type="paragraph" w:customStyle="1" w:styleId="GNNormal">
    <w:name w:val="GN Normal"/>
    <w:basedOn w:val="Normal"/>
    <w:link w:val="GNNormalChar"/>
    <w:pPr>
      <w:spacing w:line="240" w:lineRule="auto"/>
    </w:pPr>
    <w:rPr>
      <w:vanish/>
      <w:color w:val="000080"/>
    </w:rPr>
  </w:style>
  <w:style w:type="paragraph" w:styleId="Header">
    <w:name w:val="header"/>
    <w:basedOn w:val="Normal"/>
    <w:link w:val="HeaderChar"/>
    <w:qFormat/>
    <w:pPr>
      <w:spacing w:before="0" w:line="240" w:lineRule="auto"/>
    </w:pPr>
  </w:style>
  <w:style w:type="paragraph" w:customStyle="1" w:styleId="HeaderTitle">
    <w:name w:val="Header Title"/>
    <w:basedOn w:val="Normal"/>
    <w:uiPriority w:val="11"/>
    <w:qFormat/>
    <w:pPr>
      <w:spacing w:before="60" w:line="240" w:lineRule="auto"/>
    </w:pPr>
    <w:rPr>
      <w:noProof/>
    </w:rPr>
  </w:style>
  <w:style w:type="paragraph" w:customStyle="1" w:styleId="GeneralHeading2">
    <w:name w:val="General Heading 2"/>
    <w:basedOn w:val="Normal"/>
    <w:next w:val="Normal"/>
    <w:pPr>
      <w:keepNext/>
      <w:spacing w:before="160"/>
    </w:pPr>
    <w:rPr>
      <w:b/>
      <w:sz w:val="21"/>
    </w:rPr>
  </w:style>
  <w:style w:type="paragraph" w:customStyle="1" w:styleId="level1">
    <w:name w:val="level1"/>
    <w:basedOn w:val="Normal"/>
    <w:pPr>
      <w:numPr>
        <w:numId w:val="9"/>
      </w:numPr>
    </w:pPr>
  </w:style>
  <w:style w:type="paragraph" w:customStyle="1" w:styleId="level2">
    <w:name w:val="level2"/>
    <w:basedOn w:val="Normal"/>
    <w:pPr>
      <w:numPr>
        <w:ilvl w:val="1"/>
        <w:numId w:val="9"/>
      </w:numPr>
    </w:pPr>
  </w:style>
  <w:style w:type="paragraph" w:customStyle="1" w:styleId="level3">
    <w:name w:val="level3"/>
    <w:basedOn w:val="Normal"/>
    <w:pPr>
      <w:numPr>
        <w:ilvl w:val="2"/>
        <w:numId w:val="9"/>
      </w:numPr>
    </w:pPr>
  </w:style>
  <w:style w:type="paragraph" w:customStyle="1" w:styleId="level4">
    <w:name w:val="level4"/>
    <w:basedOn w:val="Normal"/>
    <w:pPr>
      <w:numPr>
        <w:ilvl w:val="3"/>
        <w:numId w:val="9"/>
      </w:numPr>
    </w:pPr>
  </w:style>
  <w:style w:type="paragraph" w:customStyle="1" w:styleId="level5">
    <w:name w:val="level5"/>
    <w:basedOn w:val="Normal"/>
    <w:pPr>
      <w:numPr>
        <w:ilvl w:val="4"/>
        <w:numId w:val="9"/>
      </w:numPr>
    </w:pPr>
  </w:style>
  <w:style w:type="paragraph" w:customStyle="1" w:styleId="level6">
    <w:name w:val="level6"/>
    <w:basedOn w:val="Normal"/>
    <w:pPr>
      <w:numPr>
        <w:ilvl w:val="5"/>
        <w:numId w:val="9"/>
      </w:numPr>
    </w:pPr>
  </w:style>
  <w:style w:type="character" w:styleId="PageNumber">
    <w:name w:val="page number"/>
    <w:basedOn w:val="DefaultParagraphFont"/>
    <w:rPr>
      <w:rFonts w:ascii="Arial" w:hAnsi="Arial"/>
      <w:sz w:val="16"/>
    </w:rPr>
  </w:style>
  <w:style w:type="paragraph" w:customStyle="1" w:styleId="PartyRecital">
    <w:name w:val="Party Recital"/>
    <w:basedOn w:val="Normal"/>
    <w:pPr>
      <w:spacing w:before="160"/>
      <w:ind w:left="284"/>
    </w:pPr>
  </w:style>
  <w:style w:type="paragraph" w:customStyle="1" w:styleId="Schedule">
    <w:name w:val="Schedule"/>
    <w:basedOn w:val="Normal"/>
    <w:next w:val="ScheduleHeading"/>
    <w:qFormat/>
    <w:pPr>
      <w:keepNext/>
      <w:numPr>
        <w:numId w:val="12"/>
      </w:numPr>
      <w:spacing w:before="200"/>
    </w:pPr>
    <w:rPr>
      <w:b/>
      <w:sz w:val="22"/>
    </w:rPr>
  </w:style>
  <w:style w:type="paragraph" w:customStyle="1" w:styleId="ScheduleHeading">
    <w:name w:val="Schedule Heading"/>
    <w:basedOn w:val="Normal"/>
    <w:next w:val="Schedule1"/>
    <w:qFormat/>
    <w:pPr>
      <w:keepNext/>
      <w:numPr>
        <w:ilvl w:val="1"/>
        <w:numId w:val="12"/>
      </w:numPr>
      <w:spacing w:before="160"/>
      <w:outlineLvl w:val="1"/>
    </w:pPr>
    <w:rPr>
      <w:b/>
      <w:sz w:val="22"/>
    </w:rPr>
  </w:style>
  <w:style w:type="paragraph" w:customStyle="1" w:styleId="Schedule1">
    <w:name w:val="Schedule 1"/>
    <w:basedOn w:val="Normal"/>
    <w:next w:val="Schedule2"/>
    <w:qFormat/>
    <w:pPr>
      <w:keepNext/>
      <w:numPr>
        <w:ilvl w:val="2"/>
        <w:numId w:val="12"/>
      </w:numPr>
      <w:spacing w:before="200"/>
    </w:pPr>
    <w:rPr>
      <w:b/>
      <w:sz w:val="22"/>
    </w:rPr>
  </w:style>
  <w:style w:type="paragraph" w:customStyle="1" w:styleId="Schedule2">
    <w:name w:val="Schedule 2"/>
    <w:basedOn w:val="Normal"/>
    <w:next w:val="NormalIndent"/>
    <w:pPr>
      <w:keepNext/>
      <w:numPr>
        <w:ilvl w:val="3"/>
        <w:numId w:val="12"/>
      </w:numPr>
      <w:spacing w:before="160"/>
    </w:pPr>
    <w:rPr>
      <w:b/>
      <w:sz w:val="21"/>
    </w:rPr>
  </w:style>
  <w:style w:type="paragraph" w:customStyle="1" w:styleId="Schedule3">
    <w:name w:val="Schedule 3"/>
    <w:basedOn w:val="Normal"/>
    <w:pPr>
      <w:numPr>
        <w:ilvl w:val="4"/>
        <w:numId w:val="12"/>
      </w:numPr>
    </w:pPr>
  </w:style>
  <w:style w:type="paragraph" w:customStyle="1" w:styleId="Schedule4">
    <w:name w:val="Schedule 4"/>
    <w:basedOn w:val="Normal"/>
    <w:qFormat/>
    <w:pPr>
      <w:numPr>
        <w:ilvl w:val="5"/>
        <w:numId w:val="12"/>
      </w:numPr>
    </w:pPr>
  </w:style>
  <w:style w:type="paragraph" w:customStyle="1" w:styleId="Schedule5">
    <w:name w:val="Schedule 5"/>
    <w:basedOn w:val="Normal"/>
    <w:qFormat/>
    <w:pPr>
      <w:numPr>
        <w:ilvl w:val="6"/>
        <w:numId w:val="12"/>
      </w:numPr>
    </w:pPr>
  </w:style>
  <w:style w:type="paragraph" w:customStyle="1" w:styleId="Schedule6">
    <w:name w:val="Schedule 6"/>
    <w:basedOn w:val="Normal"/>
    <w:qFormat/>
    <w:pPr>
      <w:numPr>
        <w:ilvl w:val="7"/>
        <w:numId w:val="12"/>
      </w:numPr>
    </w:pPr>
  </w:style>
  <w:style w:type="paragraph" w:styleId="Title">
    <w:name w:val="Title"/>
    <w:basedOn w:val="Normal"/>
    <w:qFormat/>
    <w:pPr>
      <w:keepNext/>
      <w:spacing w:before="0" w:after="60"/>
    </w:pPr>
    <w:rPr>
      <w:sz w:val="32"/>
    </w:rPr>
  </w:style>
  <w:style w:type="paragraph" w:styleId="TOC1">
    <w:name w:val="toc 1"/>
    <w:basedOn w:val="Normal"/>
    <w:next w:val="TOC2"/>
    <w:autoRedefine/>
    <w:uiPriority w:val="39"/>
    <w:pPr>
      <w:tabs>
        <w:tab w:val="right" w:pos="9354"/>
      </w:tabs>
      <w:spacing w:line="240" w:lineRule="auto"/>
      <w:ind w:left="709" w:hanging="709"/>
    </w:pPr>
    <w:rPr>
      <w:rFonts w:ascii="Arial Bold" w:hAnsi="Arial Bold"/>
      <w:b/>
      <w:noProof/>
    </w:rPr>
  </w:style>
  <w:style w:type="paragraph" w:styleId="TOC2">
    <w:name w:val="toc 2"/>
    <w:basedOn w:val="Normal"/>
    <w:autoRedefine/>
    <w:uiPriority w:val="39"/>
    <w:pPr>
      <w:tabs>
        <w:tab w:val="right" w:pos="9354"/>
      </w:tabs>
      <w:spacing w:before="60" w:line="240" w:lineRule="auto"/>
      <w:ind w:left="1418" w:hanging="709"/>
    </w:pPr>
    <w:rPr>
      <w:noProof/>
    </w:rPr>
  </w:style>
  <w:style w:type="paragraph" w:styleId="TOC3">
    <w:name w:val="toc 3"/>
    <w:basedOn w:val="Normal"/>
    <w:autoRedefine/>
    <w:uiPriority w:val="39"/>
    <w:pPr>
      <w:tabs>
        <w:tab w:val="right" w:pos="9354"/>
      </w:tabs>
      <w:spacing w:before="60" w:line="240" w:lineRule="auto"/>
      <w:ind w:left="709"/>
    </w:pPr>
    <w:rPr>
      <w:noProof/>
    </w:rPr>
  </w:style>
  <w:style w:type="paragraph" w:styleId="TOC4">
    <w:name w:val="toc 4"/>
    <w:basedOn w:val="Normal"/>
    <w:next w:val="Normal"/>
    <w:autoRedefine/>
    <w:uiPriority w:val="39"/>
    <w:pPr>
      <w:tabs>
        <w:tab w:val="right" w:pos="9354"/>
      </w:tabs>
      <w:spacing w:before="60" w:line="240" w:lineRule="auto"/>
      <w:ind w:left="2835" w:hanging="709"/>
    </w:pPr>
    <w:rPr>
      <w:noProof/>
    </w:rPr>
  </w:style>
  <w:style w:type="paragraph" w:customStyle="1" w:styleId="ContentsHeading">
    <w:name w:val="Contents Heading"/>
    <w:basedOn w:val="Normal"/>
    <w:next w:val="Normal"/>
    <w:pPr>
      <w:spacing w:before="0"/>
    </w:pPr>
    <w:rPr>
      <w:b/>
      <w:sz w:val="22"/>
    </w:rPr>
  </w:style>
  <w:style w:type="character" w:styleId="Hyperlink">
    <w:name w:val="Hyperlink"/>
    <w:basedOn w:val="DefaultParagraphFont"/>
    <w:uiPriority w:val="99"/>
    <w:rPr>
      <w:color w:val="0000FF"/>
      <w:u w:val="single"/>
    </w:rPr>
  </w:style>
  <w:style w:type="paragraph" w:customStyle="1" w:styleId="Contents1">
    <w:name w:val="Contents 1"/>
    <w:basedOn w:val="Normal"/>
    <w:next w:val="Contents2"/>
    <w:pPr>
      <w:tabs>
        <w:tab w:val="right" w:pos="9072"/>
      </w:tabs>
      <w:spacing w:line="240" w:lineRule="auto"/>
      <w:ind w:left="709" w:hanging="709"/>
    </w:pPr>
    <w:rPr>
      <w:b/>
      <w:noProof/>
    </w:rPr>
  </w:style>
  <w:style w:type="paragraph" w:customStyle="1" w:styleId="Contents2">
    <w:name w:val="Contents 2"/>
    <w:basedOn w:val="Normal"/>
    <w:pPr>
      <w:tabs>
        <w:tab w:val="right" w:pos="9072"/>
      </w:tabs>
      <w:spacing w:before="60" w:line="240" w:lineRule="auto"/>
      <w:ind w:left="1418" w:hanging="709"/>
    </w:pPr>
    <w:rPr>
      <w:noProof/>
    </w:rPr>
  </w:style>
  <w:style w:type="paragraph" w:styleId="TOC5">
    <w:name w:val="toc 5"/>
    <w:basedOn w:val="Normal"/>
    <w:next w:val="Normal"/>
    <w:autoRedefine/>
    <w:uiPriority w:val="39"/>
    <w:pPr>
      <w:tabs>
        <w:tab w:val="right" w:pos="9354"/>
      </w:tabs>
      <w:ind w:left="3544" w:hanging="709"/>
    </w:pPr>
  </w:style>
  <w:style w:type="paragraph" w:customStyle="1" w:styleId="AllensHeading1">
    <w:name w:val="Allens Heading 1"/>
    <w:basedOn w:val="Normal"/>
    <w:next w:val="AllensHeading2"/>
    <w:qFormat/>
    <w:pPr>
      <w:keepNext/>
      <w:numPr>
        <w:numId w:val="7"/>
      </w:numPr>
      <w:spacing w:before="200"/>
      <w:outlineLvl w:val="0"/>
    </w:pPr>
    <w:rPr>
      <w:b/>
      <w:sz w:val="22"/>
    </w:rPr>
  </w:style>
  <w:style w:type="paragraph" w:customStyle="1" w:styleId="AllensHeading2">
    <w:name w:val="Allens Heading 2"/>
    <w:basedOn w:val="Normal"/>
    <w:next w:val="NormalIndent"/>
    <w:qFormat/>
    <w:pPr>
      <w:keepNext/>
      <w:numPr>
        <w:ilvl w:val="1"/>
        <w:numId w:val="7"/>
      </w:numPr>
      <w:spacing w:before="160"/>
      <w:outlineLvl w:val="1"/>
    </w:pPr>
    <w:rPr>
      <w:b/>
      <w:sz w:val="21"/>
    </w:rPr>
  </w:style>
  <w:style w:type="paragraph" w:customStyle="1" w:styleId="AllensHeading3">
    <w:name w:val="Allens Heading 3"/>
    <w:basedOn w:val="Normal"/>
    <w:qFormat/>
    <w:pPr>
      <w:numPr>
        <w:ilvl w:val="2"/>
        <w:numId w:val="7"/>
      </w:numPr>
    </w:pPr>
  </w:style>
  <w:style w:type="paragraph" w:customStyle="1" w:styleId="AllensHeading4">
    <w:name w:val="Allens Heading 4"/>
    <w:basedOn w:val="Normal"/>
    <w:qFormat/>
    <w:pPr>
      <w:numPr>
        <w:ilvl w:val="3"/>
        <w:numId w:val="7"/>
      </w:numPr>
    </w:pPr>
  </w:style>
  <w:style w:type="paragraph" w:customStyle="1" w:styleId="AllensHeading5">
    <w:name w:val="Allens Heading 5"/>
    <w:basedOn w:val="Normal"/>
    <w:qFormat/>
    <w:pPr>
      <w:numPr>
        <w:ilvl w:val="4"/>
        <w:numId w:val="7"/>
      </w:numPr>
    </w:pPr>
  </w:style>
  <w:style w:type="paragraph" w:customStyle="1" w:styleId="AllensHeading6">
    <w:name w:val="Allens Heading 6"/>
    <w:basedOn w:val="Normal"/>
    <w:qFormat/>
    <w:pPr>
      <w:numPr>
        <w:ilvl w:val="5"/>
        <w:numId w:val="7"/>
      </w:numPr>
    </w:pPr>
  </w:style>
  <w:style w:type="paragraph" w:styleId="TOC6">
    <w:name w:val="toc 6"/>
    <w:basedOn w:val="Normal"/>
    <w:next w:val="Normal"/>
    <w:autoRedefine/>
    <w:uiPriority w:val="39"/>
    <w:pPr>
      <w:tabs>
        <w:tab w:val="right" w:pos="9354"/>
      </w:tabs>
      <w:ind w:left="4253" w:hanging="709"/>
    </w:pPr>
  </w:style>
  <w:style w:type="paragraph" w:styleId="TOC7">
    <w:name w:val="toc 7"/>
    <w:basedOn w:val="Normal"/>
    <w:next w:val="Normal"/>
    <w:autoRedefine/>
    <w:uiPriority w:val="39"/>
    <w:pPr>
      <w:ind w:left="1200"/>
    </w:pPr>
  </w:style>
  <w:style w:type="paragraph" w:styleId="TOC8">
    <w:name w:val="toc 8"/>
    <w:basedOn w:val="Normal"/>
    <w:next w:val="Normal"/>
    <w:autoRedefine/>
    <w:uiPriority w:val="39"/>
    <w:pPr>
      <w:ind w:left="1400"/>
    </w:pPr>
  </w:style>
  <w:style w:type="paragraph" w:styleId="TOC9">
    <w:name w:val="toc 9"/>
    <w:basedOn w:val="Normal"/>
    <w:next w:val="Normal"/>
    <w:autoRedefine/>
    <w:uiPriority w:val="39"/>
    <w:pPr>
      <w:ind w:left="1600"/>
    </w:pPr>
  </w:style>
  <w:style w:type="paragraph" w:styleId="FootnoteText">
    <w:name w:val="footnote text"/>
    <w:basedOn w:val="Normal"/>
    <w:semiHidden/>
    <w:rPr>
      <w:sz w:val="16"/>
    </w:rPr>
  </w:style>
  <w:style w:type="paragraph" w:customStyle="1" w:styleId="GNLevel1">
    <w:name w:val="GN Level 1"/>
    <w:basedOn w:val="Normal"/>
    <w:pPr>
      <w:numPr>
        <w:numId w:val="26"/>
      </w:numPr>
      <w:spacing w:line="240" w:lineRule="auto"/>
      <w:outlineLvl w:val="0"/>
    </w:pPr>
    <w:rPr>
      <w:vanish/>
      <w:color w:val="000080"/>
    </w:rPr>
  </w:style>
  <w:style w:type="paragraph" w:customStyle="1" w:styleId="GNLevel2">
    <w:name w:val="GN Level 2"/>
    <w:basedOn w:val="Normal"/>
    <w:pPr>
      <w:numPr>
        <w:ilvl w:val="1"/>
        <w:numId w:val="26"/>
      </w:numPr>
      <w:spacing w:line="240" w:lineRule="auto"/>
      <w:outlineLvl w:val="1"/>
    </w:pPr>
    <w:rPr>
      <w:vanish/>
      <w:color w:val="000080"/>
    </w:rPr>
  </w:style>
  <w:style w:type="paragraph" w:customStyle="1" w:styleId="GNLevel3">
    <w:name w:val="GN Level 3"/>
    <w:basedOn w:val="Normal"/>
    <w:pPr>
      <w:numPr>
        <w:ilvl w:val="2"/>
        <w:numId w:val="26"/>
      </w:numPr>
      <w:spacing w:line="240" w:lineRule="auto"/>
      <w:outlineLvl w:val="2"/>
    </w:pPr>
    <w:rPr>
      <w:vanish/>
      <w:color w:val="000080"/>
    </w:rPr>
  </w:style>
  <w:style w:type="paragraph" w:customStyle="1" w:styleId="GNLevel4">
    <w:name w:val="GN Level 4"/>
    <w:basedOn w:val="Normal"/>
    <w:pPr>
      <w:numPr>
        <w:ilvl w:val="3"/>
        <w:numId w:val="26"/>
      </w:numPr>
      <w:spacing w:line="240" w:lineRule="auto"/>
      <w:outlineLvl w:val="3"/>
    </w:pPr>
    <w:rPr>
      <w:vanish/>
      <w:color w:val="000080"/>
    </w:rPr>
  </w:style>
  <w:style w:type="paragraph" w:customStyle="1" w:styleId="GNBullet">
    <w:name w:val="GN Bullet"/>
    <w:basedOn w:val="Normal"/>
    <w:uiPriority w:val="1"/>
    <w:qFormat/>
    <w:pPr>
      <w:numPr>
        <w:numId w:val="6"/>
      </w:numPr>
      <w:spacing w:line="240" w:lineRule="auto"/>
    </w:pPr>
    <w:rPr>
      <w:vanish/>
      <w:color w:val="000080"/>
    </w:rPr>
  </w:style>
  <w:style w:type="paragraph" w:customStyle="1" w:styleId="Definitions">
    <w:name w:val="Definitions"/>
    <w:basedOn w:val="NormalIndent"/>
    <w:link w:val="DefinitionsCharChar"/>
    <w:qFormat/>
    <w:pPr>
      <w:widowControl w:val="0"/>
      <w:numPr>
        <w:numId w:val="8"/>
      </w:numPr>
    </w:pPr>
  </w:style>
  <w:style w:type="character" w:customStyle="1" w:styleId="DefinitionsCharChar">
    <w:name w:val="Definitions Char Char"/>
    <w:basedOn w:val="NormalIndentChar"/>
    <w:link w:val="Definitions"/>
    <w:rPr>
      <w:rFonts w:ascii="Arial" w:hAnsi="Arial"/>
      <w:lang w:val="en-AU" w:eastAsia="en-US" w:bidi="ar-SA"/>
    </w:rPr>
  </w:style>
  <w:style w:type="paragraph" w:customStyle="1" w:styleId="Definitionsa">
    <w:name w:val="Definitions (a)"/>
    <w:basedOn w:val="Normal"/>
    <w:qFormat/>
    <w:pPr>
      <w:numPr>
        <w:ilvl w:val="1"/>
        <w:numId w:val="8"/>
      </w:numPr>
    </w:pPr>
  </w:style>
  <w:style w:type="paragraph" w:customStyle="1" w:styleId="Definitionsi">
    <w:name w:val="Definitions (i)"/>
    <w:basedOn w:val="Normal"/>
    <w:qFormat/>
    <w:pPr>
      <w:numPr>
        <w:ilvl w:val="2"/>
        <w:numId w:val="8"/>
      </w:numPr>
    </w:pPr>
  </w:style>
  <w:style w:type="paragraph" w:customStyle="1" w:styleId="Contents3">
    <w:name w:val="Contents 3"/>
    <w:basedOn w:val="Normal"/>
    <w:next w:val="Contents2"/>
    <w:pPr>
      <w:tabs>
        <w:tab w:val="right" w:pos="9072"/>
      </w:tabs>
      <w:spacing w:before="60" w:line="240" w:lineRule="auto"/>
      <w:ind w:left="709"/>
    </w:pPr>
    <w:rPr>
      <w:noProof/>
    </w:rPr>
  </w:style>
  <w:style w:type="table" w:styleId="TableGrid">
    <w:name w:val="Table Grid"/>
    <w:basedOn w:val="TableNormal"/>
    <w:pPr>
      <w:spacing w:before="100" w:line="288"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NNormalChar">
    <w:name w:val="GN Normal Char"/>
    <w:basedOn w:val="DefaultParagraphFont"/>
    <w:link w:val="GNNormal"/>
    <w:rPr>
      <w:rFonts w:ascii="Arial" w:hAnsi="Arial"/>
      <w:vanish/>
      <w:color w:val="000080"/>
      <w:lang w:val="en-AU" w:eastAsia="en-US" w:bidi="ar-SA"/>
    </w:rPr>
  </w:style>
  <w:style w:type="character" w:styleId="FootnoteReference">
    <w:name w:val="footnote reference"/>
    <w:basedOn w:val="DefaultParagraphFont"/>
    <w:semiHidden/>
    <w:rPr>
      <w:vertAlign w:val="superscript"/>
    </w:rPr>
  </w:style>
  <w:style w:type="character" w:customStyle="1" w:styleId="GNNormalIndentChar">
    <w:name w:val="GN Normal Indent Char"/>
    <w:link w:val="GNNormalIndent"/>
    <w:rPr>
      <w:rFonts w:ascii="Arial" w:hAnsi="Arial"/>
      <w:vanish/>
      <w:color w:val="000080"/>
      <w:lang w:eastAsia="en-US"/>
    </w:rPr>
  </w:style>
  <w:style w:type="character" w:customStyle="1" w:styleId="BodyTextChar">
    <w:name w:val="Body Text Char"/>
    <w:basedOn w:val="DefaultParagraphFont"/>
    <w:link w:val="BodyText"/>
    <w:rPr>
      <w:rFonts w:ascii="Arial" w:hAnsi="Arial"/>
      <w:lang w:eastAsia="en-US"/>
    </w:rPr>
  </w:style>
  <w:style w:type="paragraph" w:styleId="BalloonText">
    <w:name w:val="Balloon Text"/>
    <w:basedOn w:val="Normal"/>
    <w:link w:val="BalloonTextChar"/>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rPr>
      <w:rFonts w:ascii="Tahoma" w:hAnsi="Tahoma" w:cs="Tahoma"/>
      <w:sz w:val="16"/>
      <w:szCs w:val="16"/>
      <w:lang w:eastAsia="en-US"/>
    </w:rPr>
  </w:style>
  <w:style w:type="paragraph" w:styleId="ListParagraph">
    <w:name w:val="List Paragraph"/>
    <w:basedOn w:val="Normal"/>
    <w:uiPriority w:val="34"/>
    <w:qFormat/>
    <w:pPr>
      <w:ind w:left="720"/>
      <w:contextualSpacing/>
    </w:pPr>
  </w:style>
  <w:style w:type="character" w:customStyle="1" w:styleId="HeaderChar">
    <w:name w:val="Header Char"/>
    <w:basedOn w:val="DefaultParagraphFont"/>
    <w:link w:val="Header"/>
    <w:rPr>
      <w:rFonts w:ascii="Arial" w:hAnsi="Arial"/>
      <w:lang w:eastAsia="en-US"/>
    </w:rPr>
  </w:style>
  <w:style w:type="character" w:styleId="UnresolvedMention">
    <w:name w:val="Unresolved Mention"/>
    <w:basedOn w:val="DefaultParagraphFont"/>
    <w:uiPriority w:val="99"/>
    <w:semiHidden/>
    <w:unhideWhenUsed/>
    <w:rPr>
      <w:color w:val="605E5C"/>
      <w:shd w:val="clear" w:color="auto" w:fill="E1DFDD"/>
    </w:rPr>
  </w:style>
  <w:style w:type="character" w:styleId="CommentReference">
    <w:name w:val="annotation reference"/>
    <w:basedOn w:val="DefaultParagraphFont"/>
    <w:semiHidden/>
    <w:unhideWhenUsed/>
    <w:rPr>
      <w:sz w:val="16"/>
      <w:szCs w:val="16"/>
    </w:rPr>
  </w:style>
  <w:style w:type="paragraph" w:styleId="CommentText">
    <w:name w:val="annotation text"/>
    <w:basedOn w:val="Normal"/>
    <w:link w:val="CommentTextChar"/>
    <w:semiHidden/>
    <w:unhideWhenUsed/>
    <w:pPr>
      <w:spacing w:line="240" w:lineRule="auto"/>
    </w:pPr>
  </w:style>
  <w:style w:type="character" w:customStyle="1" w:styleId="CommentTextChar">
    <w:name w:val="Comment Text Char"/>
    <w:basedOn w:val="DefaultParagraphFont"/>
    <w:link w:val="CommentText"/>
    <w:semiHidden/>
    <w:rPr>
      <w:rFonts w:ascii="Arial" w:hAnsi="Arial"/>
      <w:lang w:eastAsia="en-US"/>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ascii="Arial" w:hAnsi="Arial"/>
      <w:b/>
      <w:bCs/>
      <w:lang w:eastAsia="en-US"/>
    </w:rPr>
  </w:style>
  <w:style w:type="paragraph" w:styleId="Revision">
    <w:name w:val="Revision"/>
    <w:hidden/>
    <w:uiPriority w:val="99"/>
    <w:semiHidden/>
    <w:rPr>
      <w:rFonts w:ascii="Arial" w:hAnsi="Arial"/>
      <w:lang w:eastAsia="en-US"/>
    </w:rPr>
  </w:style>
  <w:style w:type="character" w:customStyle="1" w:styleId="FooterChar">
    <w:name w:val="Footer Char"/>
    <w:basedOn w:val="DefaultParagraphFont"/>
    <w:link w:val="Footer"/>
    <w:uiPriority w:val="99"/>
    <w:rPr>
      <w:rFonts w:ascii="Arial" w:hAnsi="Arial"/>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llens.com.au/accelerate/terms-and-conditions/"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5"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allens.com.au/accelerate/" TargetMode="External"/><Relationship Id="rId14" Type="http://schemas.openxmlformats.org/officeDocument/2006/relationships/hyperlink" Target="http://www.allens.com.au/accelerat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AARTemplates\Agreement.dot" TargetMode="External"/></Relationships>
</file>

<file path=word/theme/theme1.xml><?xml version="1.0" encoding="utf-8"?>
<a:theme xmlns:a="http://schemas.openxmlformats.org/drawingml/2006/main" name="Allens">
  <a:themeElements>
    <a:clrScheme name="Allens colour pallete 2020">
      <a:dk1>
        <a:srgbClr val="000000"/>
      </a:dk1>
      <a:lt1>
        <a:sysClr val="window" lastClr="FFFFFF"/>
      </a:lt1>
      <a:dk2>
        <a:srgbClr val="0074BF"/>
      </a:dk2>
      <a:lt2>
        <a:srgbClr val="AEBBBE"/>
      </a:lt2>
      <a:accent1>
        <a:srgbClr val="0074BF"/>
      </a:accent1>
      <a:accent2>
        <a:srgbClr val="51626F"/>
      </a:accent2>
      <a:accent3>
        <a:srgbClr val="463273"/>
      </a:accent3>
      <a:accent4>
        <a:srgbClr val="7EA8AD"/>
      </a:accent4>
      <a:accent5>
        <a:srgbClr val="8CAD32"/>
      </a:accent5>
      <a:accent6>
        <a:srgbClr val="A5145A"/>
      </a:accent6>
      <a:hlink>
        <a:srgbClr val="0074BF"/>
      </a:hlink>
      <a:folHlink>
        <a:srgbClr val="51626F"/>
      </a:folHlink>
    </a:clrScheme>
    <a:fontScheme name="TheSans W">
      <a:majorFont>
        <a:latin typeface="TheSansB W7 Bold"/>
        <a:ea typeface=""/>
        <a:cs typeface=""/>
      </a:majorFont>
      <a:minorFont>
        <a:latin typeface="TheSansB W5 Plai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C345D2-E04F-43BF-8612-0E2EB9B08E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Agreement.dot</Template>
  <TotalTime>0</TotalTime>
  <Pages>8</Pages>
  <Words>1779</Words>
  <Characters>10146</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title</vt:lpstr>
    </vt:vector>
  </TitlesOfParts>
  <Company>Allens Arthur Robinson</Company>
  <LinksUpToDate>false</LinksUpToDate>
  <CharactersWithSpaces>11902</CharactersWithSpaces>
  <SharedDoc>false</SharedDoc>
  <HLinks>
    <vt:vector size="786" baseType="variant">
      <vt:variant>
        <vt:i4>1572917</vt:i4>
      </vt:variant>
      <vt:variant>
        <vt:i4>1097</vt:i4>
      </vt:variant>
      <vt:variant>
        <vt:i4>0</vt:i4>
      </vt:variant>
      <vt:variant>
        <vt:i4>5</vt:i4>
      </vt:variant>
      <vt:variant>
        <vt:lpwstr/>
      </vt:variant>
      <vt:variant>
        <vt:lpwstr>_Toc361920503</vt:lpwstr>
      </vt:variant>
      <vt:variant>
        <vt:i4>1572917</vt:i4>
      </vt:variant>
      <vt:variant>
        <vt:i4>1091</vt:i4>
      </vt:variant>
      <vt:variant>
        <vt:i4>0</vt:i4>
      </vt:variant>
      <vt:variant>
        <vt:i4>5</vt:i4>
      </vt:variant>
      <vt:variant>
        <vt:lpwstr/>
      </vt:variant>
      <vt:variant>
        <vt:lpwstr>_Toc361920502</vt:lpwstr>
      </vt:variant>
      <vt:variant>
        <vt:i4>1572917</vt:i4>
      </vt:variant>
      <vt:variant>
        <vt:i4>1085</vt:i4>
      </vt:variant>
      <vt:variant>
        <vt:i4>0</vt:i4>
      </vt:variant>
      <vt:variant>
        <vt:i4>5</vt:i4>
      </vt:variant>
      <vt:variant>
        <vt:lpwstr/>
      </vt:variant>
      <vt:variant>
        <vt:lpwstr>_Toc361920501</vt:lpwstr>
      </vt:variant>
      <vt:variant>
        <vt:i4>1572917</vt:i4>
      </vt:variant>
      <vt:variant>
        <vt:i4>1079</vt:i4>
      </vt:variant>
      <vt:variant>
        <vt:i4>0</vt:i4>
      </vt:variant>
      <vt:variant>
        <vt:i4>5</vt:i4>
      </vt:variant>
      <vt:variant>
        <vt:lpwstr/>
      </vt:variant>
      <vt:variant>
        <vt:lpwstr>_Toc361920500</vt:lpwstr>
      </vt:variant>
      <vt:variant>
        <vt:i4>1114164</vt:i4>
      </vt:variant>
      <vt:variant>
        <vt:i4>1073</vt:i4>
      </vt:variant>
      <vt:variant>
        <vt:i4>0</vt:i4>
      </vt:variant>
      <vt:variant>
        <vt:i4>5</vt:i4>
      </vt:variant>
      <vt:variant>
        <vt:lpwstr/>
      </vt:variant>
      <vt:variant>
        <vt:lpwstr>_Toc361920499</vt:lpwstr>
      </vt:variant>
      <vt:variant>
        <vt:i4>1114164</vt:i4>
      </vt:variant>
      <vt:variant>
        <vt:i4>1067</vt:i4>
      </vt:variant>
      <vt:variant>
        <vt:i4>0</vt:i4>
      </vt:variant>
      <vt:variant>
        <vt:i4>5</vt:i4>
      </vt:variant>
      <vt:variant>
        <vt:lpwstr/>
      </vt:variant>
      <vt:variant>
        <vt:lpwstr>_Toc361920498</vt:lpwstr>
      </vt:variant>
      <vt:variant>
        <vt:i4>1114164</vt:i4>
      </vt:variant>
      <vt:variant>
        <vt:i4>1061</vt:i4>
      </vt:variant>
      <vt:variant>
        <vt:i4>0</vt:i4>
      </vt:variant>
      <vt:variant>
        <vt:i4>5</vt:i4>
      </vt:variant>
      <vt:variant>
        <vt:lpwstr/>
      </vt:variant>
      <vt:variant>
        <vt:lpwstr>_Toc361920497</vt:lpwstr>
      </vt:variant>
      <vt:variant>
        <vt:i4>1114164</vt:i4>
      </vt:variant>
      <vt:variant>
        <vt:i4>1055</vt:i4>
      </vt:variant>
      <vt:variant>
        <vt:i4>0</vt:i4>
      </vt:variant>
      <vt:variant>
        <vt:i4>5</vt:i4>
      </vt:variant>
      <vt:variant>
        <vt:lpwstr/>
      </vt:variant>
      <vt:variant>
        <vt:lpwstr>_Toc361920496</vt:lpwstr>
      </vt:variant>
      <vt:variant>
        <vt:i4>1114164</vt:i4>
      </vt:variant>
      <vt:variant>
        <vt:i4>1049</vt:i4>
      </vt:variant>
      <vt:variant>
        <vt:i4>0</vt:i4>
      </vt:variant>
      <vt:variant>
        <vt:i4>5</vt:i4>
      </vt:variant>
      <vt:variant>
        <vt:lpwstr/>
      </vt:variant>
      <vt:variant>
        <vt:lpwstr>_Toc361920495</vt:lpwstr>
      </vt:variant>
      <vt:variant>
        <vt:i4>1114164</vt:i4>
      </vt:variant>
      <vt:variant>
        <vt:i4>1043</vt:i4>
      </vt:variant>
      <vt:variant>
        <vt:i4>0</vt:i4>
      </vt:variant>
      <vt:variant>
        <vt:i4>5</vt:i4>
      </vt:variant>
      <vt:variant>
        <vt:lpwstr/>
      </vt:variant>
      <vt:variant>
        <vt:lpwstr>_Toc361920494</vt:lpwstr>
      </vt:variant>
      <vt:variant>
        <vt:i4>1114164</vt:i4>
      </vt:variant>
      <vt:variant>
        <vt:i4>1037</vt:i4>
      </vt:variant>
      <vt:variant>
        <vt:i4>0</vt:i4>
      </vt:variant>
      <vt:variant>
        <vt:i4>5</vt:i4>
      </vt:variant>
      <vt:variant>
        <vt:lpwstr/>
      </vt:variant>
      <vt:variant>
        <vt:lpwstr>_Toc361920493</vt:lpwstr>
      </vt:variant>
      <vt:variant>
        <vt:i4>1114164</vt:i4>
      </vt:variant>
      <vt:variant>
        <vt:i4>1031</vt:i4>
      </vt:variant>
      <vt:variant>
        <vt:i4>0</vt:i4>
      </vt:variant>
      <vt:variant>
        <vt:i4>5</vt:i4>
      </vt:variant>
      <vt:variant>
        <vt:lpwstr/>
      </vt:variant>
      <vt:variant>
        <vt:lpwstr>_Toc361920492</vt:lpwstr>
      </vt:variant>
      <vt:variant>
        <vt:i4>1114164</vt:i4>
      </vt:variant>
      <vt:variant>
        <vt:i4>1025</vt:i4>
      </vt:variant>
      <vt:variant>
        <vt:i4>0</vt:i4>
      </vt:variant>
      <vt:variant>
        <vt:i4>5</vt:i4>
      </vt:variant>
      <vt:variant>
        <vt:lpwstr/>
      </vt:variant>
      <vt:variant>
        <vt:lpwstr>_Toc361920491</vt:lpwstr>
      </vt:variant>
      <vt:variant>
        <vt:i4>1114164</vt:i4>
      </vt:variant>
      <vt:variant>
        <vt:i4>1019</vt:i4>
      </vt:variant>
      <vt:variant>
        <vt:i4>0</vt:i4>
      </vt:variant>
      <vt:variant>
        <vt:i4>5</vt:i4>
      </vt:variant>
      <vt:variant>
        <vt:lpwstr/>
      </vt:variant>
      <vt:variant>
        <vt:lpwstr>_Toc361920490</vt:lpwstr>
      </vt:variant>
      <vt:variant>
        <vt:i4>1048628</vt:i4>
      </vt:variant>
      <vt:variant>
        <vt:i4>1013</vt:i4>
      </vt:variant>
      <vt:variant>
        <vt:i4>0</vt:i4>
      </vt:variant>
      <vt:variant>
        <vt:i4>5</vt:i4>
      </vt:variant>
      <vt:variant>
        <vt:lpwstr/>
      </vt:variant>
      <vt:variant>
        <vt:lpwstr>_Toc361920489</vt:lpwstr>
      </vt:variant>
      <vt:variant>
        <vt:i4>1048628</vt:i4>
      </vt:variant>
      <vt:variant>
        <vt:i4>1007</vt:i4>
      </vt:variant>
      <vt:variant>
        <vt:i4>0</vt:i4>
      </vt:variant>
      <vt:variant>
        <vt:i4>5</vt:i4>
      </vt:variant>
      <vt:variant>
        <vt:lpwstr/>
      </vt:variant>
      <vt:variant>
        <vt:lpwstr>_Toc361920488</vt:lpwstr>
      </vt:variant>
      <vt:variant>
        <vt:i4>1048628</vt:i4>
      </vt:variant>
      <vt:variant>
        <vt:i4>1001</vt:i4>
      </vt:variant>
      <vt:variant>
        <vt:i4>0</vt:i4>
      </vt:variant>
      <vt:variant>
        <vt:i4>5</vt:i4>
      </vt:variant>
      <vt:variant>
        <vt:lpwstr/>
      </vt:variant>
      <vt:variant>
        <vt:lpwstr>_Toc361920487</vt:lpwstr>
      </vt:variant>
      <vt:variant>
        <vt:i4>1048628</vt:i4>
      </vt:variant>
      <vt:variant>
        <vt:i4>995</vt:i4>
      </vt:variant>
      <vt:variant>
        <vt:i4>0</vt:i4>
      </vt:variant>
      <vt:variant>
        <vt:i4>5</vt:i4>
      </vt:variant>
      <vt:variant>
        <vt:lpwstr/>
      </vt:variant>
      <vt:variant>
        <vt:lpwstr>_Toc361920486</vt:lpwstr>
      </vt:variant>
      <vt:variant>
        <vt:i4>1048628</vt:i4>
      </vt:variant>
      <vt:variant>
        <vt:i4>989</vt:i4>
      </vt:variant>
      <vt:variant>
        <vt:i4>0</vt:i4>
      </vt:variant>
      <vt:variant>
        <vt:i4>5</vt:i4>
      </vt:variant>
      <vt:variant>
        <vt:lpwstr/>
      </vt:variant>
      <vt:variant>
        <vt:lpwstr>_Toc361920485</vt:lpwstr>
      </vt:variant>
      <vt:variant>
        <vt:i4>1048628</vt:i4>
      </vt:variant>
      <vt:variant>
        <vt:i4>983</vt:i4>
      </vt:variant>
      <vt:variant>
        <vt:i4>0</vt:i4>
      </vt:variant>
      <vt:variant>
        <vt:i4>5</vt:i4>
      </vt:variant>
      <vt:variant>
        <vt:lpwstr/>
      </vt:variant>
      <vt:variant>
        <vt:lpwstr>_Toc361920484</vt:lpwstr>
      </vt:variant>
      <vt:variant>
        <vt:i4>1048628</vt:i4>
      </vt:variant>
      <vt:variant>
        <vt:i4>977</vt:i4>
      </vt:variant>
      <vt:variant>
        <vt:i4>0</vt:i4>
      </vt:variant>
      <vt:variant>
        <vt:i4>5</vt:i4>
      </vt:variant>
      <vt:variant>
        <vt:lpwstr/>
      </vt:variant>
      <vt:variant>
        <vt:lpwstr>_Toc361920483</vt:lpwstr>
      </vt:variant>
      <vt:variant>
        <vt:i4>1048628</vt:i4>
      </vt:variant>
      <vt:variant>
        <vt:i4>971</vt:i4>
      </vt:variant>
      <vt:variant>
        <vt:i4>0</vt:i4>
      </vt:variant>
      <vt:variant>
        <vt:i4>5</vt:i4>
      </vt:variant>
      <vt:variant>
        <vt:lpwstr/>
      </vt:variant>
      <vt:variant>
        <vt:lpwstr>_Toc361920482</vt:lpwstr>
      </vt:variant>
      <vt:variant>
        <vt:i4>1048628</vt:i4>
      </vt:variant>
      <vt:variant>
        <vt:i4>965</vt:i4>
      </vt:variant>
      <vt:variant>
        <vt:i4>0</vt:i4>
      </vt:variant>
      <vt:variant>
        <vt:i4>5</vt:i4>
      </vt:variant>
      <vt:variant>
        <vt:lpwstr/>
      </vt:variant>
      <vt:variant>
        <vt:lpwstr>_Toc361920481</vt:lpwstr>
      </vt:variant>
      <vt:variant>
        <vt:i4>1048628</vt:i4>
      </vt:variant>
      <vt:variant>
        <vt:i4>959</vt:i4>
      </vt:variant>
      <vt:variant>
        <vt:i4>0</vt:i4>
      </vt:variant>
      <vt:variant>
        <vt:i4>5</vt:i4>
      </vt:variant>
      <vt:variant>
        <vt:lpwstr/>
      </vt:variant>
      <vt:variant>
        <vt:lpwstr>_Toc361920480</vt:lpwstr>
      </vt:variant>
      <vt:variant>
        <vt:i4>2031668</vt:i4>
      </vt:variant>
      <vt:variant>
        <vt:i4>953</vt:i4>
      </vt:variant>
      <vt:variant>
        <vt:i4>0</vt:i4>
      </vt:variant>
      <vt:variant>
        <vt:i4>5</vt:i4>
      </vt:variant>
      <vt:variant>
        <vt:lpwstr/>
      </vt:variant>
      <vt:variant>
        <vt:lpwstr>_Toc361920479</vt:lpwstr>
      </vt:variant>
      <vt:variant>
        <vt:i4>2031668</vt:i4>
      </vt:variant>
      <vt:variant>
        <vt:i4>947</vt:i4>
      </vt:variant>
      <vt:variant>
        <vt:i4>0</vt:i4>
      </vt:variant>
      <vt:variant>
        <vt:i4>5</vt:i4>
      </vt:variant>
      <vt:variant>
        <vt:lpwstr/>
      </vt:variant>
      <vt:variant>
        <vt:lpwstr>_Toc361920478</vt:lpwstr>
      </vt:variant>
      <vt:variant>
        <vt:i4>2031668</vt:i4>
      </vt:variant>
      <vt:variant>
        <vt:i4>941</vt:i4>
      </vt:variant>
      <vt:variant>
        <vt:i4>0</vt:i4>
      </vt:variant>
      <vt:variant>
        <vt:i4>5</vt:i4>
      </vt:variant>
      <vt:variant>
        <vt:lpwstr/>
      </vt:variant>
      <vt:variant>
        <vt:lpwstr>_Toc361920477</vt:lpwstr>
      </vt:variant>
      <vt:variant>
        <vt:i4>2031668</vt:i4>
      </vt:variant>
      <vt:variant>
        <vt:i4>935</vt:i4>
      </vt:variant>
      <vt:variant>
        <vt:i4>0</vt:i4>
      </vt:variant>
      <vt:variant>
        <vt:i4>5</vt:i4>
      </vt:variant>
      <vt:variant>
        <vt:lpwstr/>
      </vt:variant>
      <vt:variant>
        <vt:lpwstr>_Toc361920476</vt:lpwstr>
      </vt:variant>
      <vt:variant>
        <vt:i4>2031668</vt:i4>
      </vt:variant>
      <vt:variant>
        <vt:i4>929</vt:i4>
      </vt:variant>
      <vt:variant>
        <vt:i4>0</vt:i4>
      </vt:variant>
      <vt:variant>
        <vt:i4>5</vt:i4>
      </vt:variant>
      <vt:variant>
        <vt:lpwstr/>
      </vt:variant>
      <vt:variant>
        <vt:lpwstr>_Toc361920475</vt:lpwstr>
      </vt:variant>
      <vt:variant>
        <vt:i4>2031668</vt:i4>
      </vt:variant>
      <vt:variant>
        <vt:i4>923</vt:i4>
      </vt:variant>
      <vt:variant>
        <vt:i4>0</vt:i4>
      </vt:variant>
      <vt:variant>
        <vt:i4>5</vt:i4>
      </vt:variant>
      <vt:variant>
        <vt:lpwstr/>
      </vt:variant>
      <vt:variant>
        <vt:lpwstr>_Toc361920474</vt:lpwstr>
      </vt:variant>
      <vt:variant>
        <vt:i4>2031668</vt:i4>
      </vt:variant>
      <vt:variant>
        <vt:i4>917</vt:i4>
      </vt:variant>
      <vt:variant>
        <vt:i4>0</vt:i4>
      </vt:variant>
      <vt:variant>
        <vt:i4>5</vt:i4>
      </vt:variant>
      <vt:variant>
        <vt:lpwstr/>
      </vt:variant>
      <vt:variant>
        <vt:lpwstr>_Toc361920473</vt:lpwstr>
      </vt:variant>
      <vt:variant>
        <vt:i4>2031668</vt:i4>
      </vt:variant>
      <vt:variant>
        <vt:i4>911</vt:i4>
      </vt:variant>
      <vt:variant>
        <vt:i4>0</vt:i4>
      </vt:variant>
      <vt:variant>
        <vt:i4>5</vt:i4>
      </vt:variant>
      <vt:variant>
        <vt:lpwstr/>
      </vt:variant>
      <vt:variant>
        <vt:lpwstr>_Toc361920472</vt:lpwstr>
      </vt:variant>
      <vt:variant>
        <vt:i4>2031668</vt:i4>
      </vt:variant>
      <vt:variant>
        <vt:i4>905</vt:i4>
      </vt:variant>
      <vt:variant>
        <vt:i4>0</vt:i4>
      </vt:variant>
      <vt:variant>
        <vt:i4>5</vt:i4>
      </vt:variant>
      <vt:variant>
        <vt:lpwstr/>
      </vt:variant>
      <vt:variant>
        <vt:lpwstr>_Toc361920471</vt:lpwstr>
      </vt:variant>
      <vt:variant>
        <vt:i4>2031668</vt:i4>
      </vt:variant>
      <vt:variant>
        <vt:i4>899</vt:i4>
      </vt:variant>
      <vt:variant>
        <vt:i4>0</vt:i4>
      </vt:variant>
      <vt:variant>
        <vt:i4>5</vt:i4>
      </vt:variant>
      <vt:variant>
        <vt:lpwstr/>
      </vt:variant>
      <vt:variant>
        <vt:lpwstr>_Toc361920470</vt:lpwstr>
      </vt:variant>
      <vt:variant>
        <vt:i4>1966132</vt:i4>
      </vt:variant>
      <vt:variant>
        <vt:i4>893</vt:i4>
      </vt:variant>
      <vt:variant>
        <vt:i4>0</vt:i4>
      </vt:variant>
      <vt:variant>
        <vt:i4>5</vt:i4>
      </vt:variant>
      <vt:variant>
        <vt:lpwstr/>
      </vt:variant>
      <vt:variant>
        <vt:lpwstr>_Toc361920469</vt:lpwstr>
      </vt:variant>
      <vt:variant>
        <vt:i4>1966132</vt:i4>
      </vt:variant>
      <vt:variant>
        <vt:i4>887</vt:i4>
      </vt:variant>
      <vt:variant>
        <vt:i4>0</vt:i4>
      </vt:variant>
      <vt:variant>
        <vt:i4>5</vt:i4>
      </vt:variant>
      <vt:variant>
        <vt:lpwstr/>
      </vt:variant>
      <vt:variant>
        <vt:lpwstr>_Toc361920468</vt:lpwstr>
      </vt:variant>
      <vt:variant>
        <vt:i4>1966132</vt:i4>
      </vt:variant>
      <vt:variant>
        <vt:i4>881</vt:i4>
      </vt:variant>
      <vt:variant>
        <vt:i4>0</vt:i4>
      </vt:variant>
      <vt:variant>
        <vt:i4>5</vt:i4>
      </vt:variant>
      <vt:variant>
        <vt:lpwstr/>
      </vt:variant>
      <vt:variant>
        <vt:lpwstr>_Toc361920467</vt:lpwstr>
      </vt:variant>
      <vt:variant>
        <vt:i4>1966132</vt:i4>
      </vt:variant>
      <vt:variant>
        <vt:i4>875</vt:i4>
      </vt:variant>
      <vt:variant>
        <vt:i4>0</vt:i4>
      </vt:variant>
      <vt:variant>
        <vt:i4>5</vt:i4>
      </vt:variant>
      <vt:variant>
        <vt:lpwstr/>
      </vt:variant>
      <vt:variant>
        <vt:lpwstr>_Toc361920466</vt:lpwstr>
      </vt:variant>
      <vt:variant>
        <vt:i4>1966132</vt:i4>
      </vt:variant>
      <vt:variant>
        <vt:i4>869</vt:i4>
      </vt:variant>
      <vt:variant>
        <vt:i4>0</vt:i4>
      </vt:variant>
      <vt:variant>
        <vt:i4>5</vt:i4>
      </vt:variant>
      <vt:variant>
        <vt:lpwstr/>
      </vt:variant>
      <vt:variant>
        <vt:lpwstr>_Toc361920465</vt:lpwstr>
      </vt:variant>
      <vt:variant>
        <vt:i4>1966132</vt:i4>
      </vt:variant>
      <vt:variant>
        <vt:i4>863</vt:i4>
      </vt:variant>
      <vt:variant>
        <vt:i4>0</vt:i4>
      </vt:variant>
      <vt:variant>
        <vt:i4>5</vt:i4>
      </vt:variant>
      <vt:variant>
        <vt:lpwstr/>
      </vt:variant>
      <vt:variant>
        <vt:lpwstr>_Toc361920464</vt:lpwstr>
      </vt:variant>
      <vt:variant>
        <vt:i4>1966132</vt:i4>
      </vt:variant>
      <vt:variant>
        <vt:i4>857</vt:i4>
      </vt:variant>
      <vt:variant>
        <vt:i4>0</vt:i4>
      </vt:variant>
      <vt:variant>
        <vt:i4>5</vt:i4>
      </vt:variant>
      <vt:variant>
        <vt:lpwstr/>
      </vt:variant>
      <vt:variant>
        <vt:lpwstr>_Toc361920463</vt:lpwstr>
      </vt:variant>
      <vt:variant>
        <vt:i4>1966132</vt:i4>
      </vt:variant>
      <vt:variant>
        <vt:i4>851</vt:i4>
      </vt:variant>
      <vt:variant>
        <vt:i4>0</vt:i4>
      </vt:variant>
      <vt:variant>
        <vt:i4>5</vt:i4>
      </vt:variant>
      <vt:variant>
        <vt:lpwstr/>
      </vt:variant>
      <vt:variant>
        <vt:lpwstr>_Toc361920462</vt:lpwstr>
      </vt:variant>
      <vt:variant>
        <vt:i4>1966132</vt:i4>
      </vt:variant>
      <vt:variant>
        <vt:i4>845</vt:i4>
      </vt:variant>
      <vt:variant>
        <vt:i4>0</vt:i4>
      </vt:variant>
      <vt:variant>
        <vt:i4>5</vt:i4>
      </vt:variant>
      <vt:variant>
        <vt:lpwstr/>
      </vt:variant>
      <vt:variant>
        <vt:lpwstr>_Toc361920461</vt:lpwstr>
      </vt:variant>
      <vt:variant>
        <vt:i4>1966132</vt:i4>
      </vt:variant>
      <vt:variant>
        <vt:i4>839</vt:i4>
      </vt:variant>
      <vt:variant>
        <vt:i4>0</vt:i4>
      </vt:variant>
      <vt:variant>
        <vt:i4>5</vt:i4>
      </vt:variant>
      <vt:variant>
        <vt:lpwstr/>
      </vt:variant>
      <vt:variant>
        <vt:lpwstr>_Toc361920460</vt:lpwstr>
      </vt:variant>
      <vt:variant>
        <vt:i4>1900596</vt:i4>
      </vt:variant>
      <vt:variant>
        <vt:i4>833</vt:i4>
      </vt:variant>
      <vt:variant>
        <vt:i4>0</vt:i4>
      </vt:variant>
      <vt:variant>
        <vt:i4>5</vt:i4>
      </vt:variant>
      <vt:variant>
        <vt:lpwstr/>
      </vt:variant>
      <vt:variant>
        <vt:lpwstr>_Toc361920459</vt:lpwstr>
      </vt:variant>
      <vt:variant>
        <vt:i4>1900596</vt:i4>
      </vt:variant>
      <vt:variant>
        <vt:i4>827</vt:i4>
      </vt:variant>
      <vt:variant>
        <vt:i4>0</vt:i4>
      </vt:variant>
      <vt:variant>
        <vt:i4>5</vt:i4>
      </vt:variant>
      <vt:variant>
        <vt:lpwstr/>
      </vt:variant>
      <vt:variant>
        <vt:lpwstr>_Toc361920458</vt:lpwstr>
      </vt:variant>
      <vt:variant>
        <vt:i4>1900596</vt:i4>
      </vt:variant>
      <vt:variant>
        <vt:i4>821</vt:i4>
      </vt:variant>
      <vt:variant>
        <vt:i4>0</vt:i4>
      </vt:variant>
      <vt:variant>
        <vt:i4>5</vt:i4>
      </vt:variant>
      <vt:variant>
        <vt:lpwstr/>
      </vt:variant>
      <vt:variant>
        <vt:lpwstr>_Toc361920457</vt:lpwstr>
      </vt:variant>
      <vt:variant>
        <vt:i4>1900596</vt:i4>
      </vt:variant>
      <vt:variant>
        <vt:i4>815</vt:i4>
      </vt:variant>
      <vt:variant>
        <vt:i4>0</vt:i4>
      </vt:variant>
      <vt:variant>
        <vt:i4>5</vt:i4>
      </vt:variant>
      <vt:variant>
        <vt:lpwstr/>
      </vt:variant>
      <vt:variant>
        <vt:lpwstr>_Toc361920456</vt:lpwstr>
      </vt:variant>
      <vt:variant>
        <vt:i4>1900596</vt:i4>
      </vt:variant>
      <vt:variant>
        <vt:i4>809</vt:i4>
      </vt:variant>
      <vt:variant>
        <vt:i4>0</vt:i4>
      </vt:variant>
      <vt:variant>
        <vt:i4>5</vt:i4>
      </vt:variant>
      <vt:variant>
        <vt:lpwstr/>
      </vt:variant>
      <vt:variant>
        <vt:lpwstr>_Toc361920455</vt:lpwstr>
      </vt:variant>
      <vt:variant>
        <vt:i4>1900596</vt:i4>
      </vt:variant>
      <vt:variant>
        <vt:i4>803</vt:i4>
      </vt:variant>
      <vt:variant>
        <vt:i4>0</vt:i4>
      </vt:variant>
      <vt:variant>
        <vt:i4>5</vt:i4>
      </vt:variant>
      <vt:variant>
        <vt:lpwstr/>
      </vt:variant>
      <vt:variant>
        <vt:lpwstr>_Toc361920454</vt:lpwstr>
      </vt:variant>
      <vt:variant>
        <vt:i4>1900596</vt:i4>
      </vt:variant>
      <vt:variant>
        <vt:i4>797</vt:i4>
      </vt:variant>
      <vt:variant>
        <vt:i4>0</vt:i4>
      </vt:variant>
      <vt:variant>
        <vt:i4>5</vt:i4>
      </vt:variant>
      <vt:variant>
        <vt:lpwstr/>
      </vt:variant>
      <vt:variant>
        <vt:lpwstr>_Toc361920453</vt:lpwstr>
      </vt:variant>
      <vt:variant>
        <vt:i4>1900596</vt:i4>
      </vt:variant>
      <vt:variant>
        <vt:i4>791</vt:i4>
      </vt:variant>
      <vt:variant>
        <vt:i4>0</vt:i4>
      </vt:variant>
      <vt:variant>
        <vt:i4>5</vt:i4>
      </vt:variant>
      <vt:variant>
        <vt:lpwstr/>
      </vt:variant>
      <vt:variant>
        <vt:lpwstr>_Toc361920452</vt:lpwstr>
      </vt:variant>
      <vt:variant>
        <vt:i4>1900596</vt:i4>
      </vt:variant>
      <vt:variant>
        <vt:i4>785</vt:i4>
      </vt:variant>
      <vt:variant>
        <vt:i4>0</vt:i4>
      </vt:variant>
      <vt:variant>
        <vt:i4>5</vt:i4>
      </vt:variant>
      <vt:variant>
        <vt:lpwstr/>
      </vt:variant>
      <vt:variant>
        <vt:lpwstr>_Toc361920451</vt:lpwstr>
      </vt:variant>
      <vt:variant>
        <vt:i4>1900596</vt:i4>
      </vt:variant>
      <vt:variant>
        <vt:i4>779</vt:i4>
      </vt:variant>
      <vt:variant>
        <vt:i4>0</vt:i4>
      </vt:variant>
      <vt:variant>
        <vt:i4>5</vt:i4>
      </vt:variant>
      <vt:variant>
        <vt:lpwstr/>
      </vt:variant>
      <vt:variant>
        <vt:lpwstr>_Toc361920450</vt:lpwstr>
      </vt:variant>
      <vt:variant>
        <vt:i4>1835060</vt:i4>
      </vt:variant>
      <vt:variant>
        <vt:i4>773</vt:i4>
      </vt:variant>
      <vt:variant>
        <vt:i4>0</vt:i4>
      </vt:variant>
      <vt:variant>
        <vt:i4>5</vt:i4>
      </vt:variant>
      <vt:variant>
        <vt:lpwstr/>
      </vt:variant>
      <vt:variant>
        <vt:lpwstr>_Toc361920449</vt:lpwstr>
      </vt:variant>
      <vt:variant>
        <vt:i4>1835060</vt:i4>
      </vt:variant>
      <vt:variant>
        <vt:i4>767</vt:i4>
      </vt:variant>
      <vt:variant>
        <vt:i4>0</vt:i4>
      </vt:variant>
      <vt:variant>
        <vt:i4>5</vt:i4>
      </vt:variant>
      <vt:variant>
        <vt:lpwstr/>
      </vt:variant>
      <vt:variant>
        <vt:lpwstr>_Toc361920448</vt:lpwstr>
      </vt:variant>
      <vt:variant>
        <vt:i4>1835060</vt:i4>
      </vt:variant>
      <vt:variant>
        <vt:i4>761</vt:i4>
      </vt:variant>
      <vt:variant>
        <vt:i4>0</vt:i4>
      </vt:variant>
      <vt:variant>
        <vt:i4>5</vt:i4>
      </vt:variant>
      <vt:variant>
        <vt:lpwstr/>
      </vt:variant>
      <vt:variant>
        <vt:lpwstr>_Toc361920447</vt:lpwstr>
      </vt:variant>
      <vt:variant>
        <vt:i4>1835060</vt:i4>
      </vt:variant>
      <vt:variant>
        <vt:i4>755</vt:i4>
      </vt:variant>
      <vt:variant>
        <vt:i4>0</vt:i4>
      </vt:variant>
      <vt:variant>
        <vt:i4>5</vt:i4>
      </vt:variant>
      <vt:variant>
        <vt:lpwstr/>
      </vt:variant>
      <vt:variant>
        <vt:lpwstr>_Toc361920446</vt:lpwstr>
      </vt:variant>
      <vt:variant>
        <vt:i4>1835060</vt:i4>
      </vt:variant>
      <vt:variant>
        <vt:i4>749</vt:i4>
      </vt:variant>
      <vt:variant>
        <vt:i4>0</vt:i4>
      </vt:variant>
      <vt:variant>
        <vt:i4>5</vt:i4>
      </vt:variant>
      <vt:variant>
        <vt:lpwstr/>
      </vt:variant>
      <vt:variant>
        <vt:lpwstr>_Toc361920445</vt:lpwstr>
      </vt:variant>
      <vt:variant>
        <vt:i4>1835060</vt:i4>
      </vt:variant>
      <vt:variant>
        <vt:i4>743</vt:i4>
      </vt:variant>
      <vt:variant>
        <vt:i4>0</vt:i4>
      </vt:variant>
      <vt:variant>
        <vt:i4>5</vt:i4>
      </vt:variant>
      <vt:variant>
        <vt:lpwstr/>
      </vt:variant>
      <vt:variant>
        <vt:lpwstr>_Toc361920444</vt:lpwstr>
      </vt:variant>
      <vt:variant>
        <vt:i4>1835060</vt:i4>
      </vt:variant>
      <vt:variant>
        <vt:i4>737</vt:i4>
      </vt:variant>
      <vt:variant>
        <vt:i4>0</vt:i4>
      </vt:variant>
      <vt:variant>
        <vt:i4>5</vt:i4>
      </vt:variant>
      <vt:variant>
        <vt:lpwstr/>
      </vt:variant>
      <vt:variant>
        <vt:lpwstr>_Toc361920443</vt:lpwstr>
      </vt:variant>
      <vt:variant>
        <vt:i4>1835060</vt:i4>
      </vt:variant>
      <vt:variant>
        <vt:i4>731</vt:i4>
      </vt:variant>
      <vt:variant>
        <vt:i4>0</vt:i4>
      </vt:variant>
      <vt:variant>
        <vt:i4>5</vt:i4>
      </vt:variant>
      <vt:variant>
        <vt:lpwstr/>
      </vt:variant>
      <vt:variant>
        <vt:lpwstr>_Toc361920442</vt:lpwstr>
      </vt:variant>
      <vt:variant>
        <vt:i4>1835060</vt:i4>
      </vt:variant>
      <vt:variant>
        <vt:i4>725</vt:i4>
      </vt:variant>
      <vt:variant>
        <vt:i4>0</vt:i4>
      </vt:variant>
      <vt:variant>
        <vt:i4>5</vt:i4>
      </vt:variant>
      <vt:variant>
        <vt:lpwstr/>
      </vt:variant>
      <vt:variant>
        <vt:lpwstr>_Toc361920441</vt:lpwstr>
      </vt:variant>
      <vt:variant>
        <vt:i4>1835060</vt:i4>
      </vt:variant>
      <vt:variant>
        <vt:i4>719</vt:i4>
      </vt:variant>
      <vt:variant>
        <vt:i4>0</vt:i4>
      </vt:variant>
      <vt:variant>
        <vt:i4>5</vt:i4>
      </vt:variant>
      <vt:variant>
        <vt:lpwstr/>
      </vt:variant>
      <vt:variant>
        <vt:lpwstr>_Toc361920440</vt:lpwstr>
      </vt:variant>
      <vt:variant>
        <vt:i4>1769524</vt:i4>
      </vt:variant>
      <vt:variant>
        <vt:i4>713</vt:i4>
      </vt:variant>
      <vt:variant>
        <vt:i4>0</vt:i4>
      </vt:variant>
      <vt:variant>
        <vt:i4>5</vt:i4>
      </vt:variant>
      <vt:variant>
        <vt:lpwstr/>
      </vt:variant>
      <vt:variant>
        <vt:lpwstr>_Toc361920439</vt:lpwstr>
      </vt:variant>
      <vt:variant>
        <vt:i4>1769524</vt:i4>
      </vt:variant>
      <vt:variant>
        <vt:i4>707</vt:i4>
      </vt:variant>
      <vt:variant>
        <vt:i4>0</vt:i4>
      </vt:variant>
      <vt:variant>
        <vt:i4>5</vt:i4>
      </vt:variant>
      <vt:variant>
        <vt:lpwstr/>
      </vt:variant>
      <vt:variant>
        <vt:lpwstr>_Toc361920438</vt:lpwstr>
      </vt:variant>
      <vt:variant>
        <vt:i4>1769524</vt:i4>
      </vt:variant>
      <vt:variant>
        <vt:i4>701</vt:i4>
      </vt:variant>
      <vt:variant>
        <vt:i4>0</vt:i4>
      </vt:variant>
      <vt:variant>
        <vt:i4>5</vt:i4>
      </vt:variant>
      <vt:variant>
        <vt:lpwstr/>
      </vt:variant>
      <vt:variant>
        <vt:lpwstr>_Toc361920437</vt:lpwstr>
      </vt:variant>
      <vt:variant>
        <vt:i4>1769524</vt:i4>
      </vt:variant>
      <vt:variant>
        <vt:i4>695</vt:i4>
      </vt:variant>
      <vt:variant>
        <vt:i4>0</vt:i4>
      </vt:variant>
      <vt:variant>
        <vt:i4>5</vt:i4>
      </vt:variant>
      <vt:variant>
        <vt:lpwstr/>
      </vt:variant>
      <vt:variant>
        <vt:lpwstr>_Toc361920436</vt:lpwstr>
      </vt:variant>
      <vt:variant>
        <vt:i4>1769524</vt:i4>
      </vt:variant>
      <vt:variant>
        <vt:i4>689</vt:i4>
      </vt:variant>
      <vt:variant>
        <vt:i4>0</vt:i4>
      </vt:variant>
      <vt:variant>
        <vt:i4>5</vt:i4>
      </vt:variant>
      <vt:variant>
        <vt:lpwstr/>
      </vt:variant>
      <vt:variant>
        <vt:lpwstr>_Toc361920435</vt:lpwstr>
      </vt:variant>
      <vt:variant>
        <vt:i4>1769524</vt:i4>
      </vt:variant>
      <vt:variant>
        <vt:i4>683</vt:i4>
      </vt:variant>
      <vt:variant>
        <vt:i4>0</vt:i4>
      </vt:variant>
      <vt:variant>
        <vt:i4>5</vt:i4>
      </vt:variant>
      <vt:variant>
        <vt:lpwstr/>
      </vt:variant>
      <vt:variant>
        <vt:lpwstr>_Toc361920434</vt:lpwstr>
      </vt:variant>
      <vt:variant>
        <vt:i4>1769524</vt:i4>
      </vt:variant>
      <vt:variant>
        <vt:i4>677</vt:i4>
      </vt:variant>
      <vt:variant>
        <vt:i4>0</vt:i4>
      </vt:variant>
      <vt:variant>
        <vt:i4>5</vt:i4>
      </vt:variant>
      <vt:variant>
        <vt:lpwstr/>
      </vt:variant>
      <vt:variant>
        <vt:lpwstr>_Toc361920433</vt:lpwstr>
      </vt:variant>
      <vt:variant>
        <vt:i4>1769524</vt:i4>
      </vt:variant>
      <vt:variant>
        <vt:i4>671</vt:i4>
      </vt:variant>
      <vt:variant>
        <vt:i4>0</vt:i4>
      </vt:variant>
      <vt:variant>
        <vt:i4>5</vt:i4>
      </vt:variant>
      <vt:variant>
        <vt:lpwstr/>
      </vt:variant>
      <vt:variant>
        <vt:lpwstr>_Toc361920432</vt:lpwstr>
      </vt:variant>
      <vt:variant>
        <vt:i4>1769524</vt:i4>
      </vt:variant>
      <vt:variant>
        <vt:i4>665</vt:i4>
      </vt:variant>
      <vt:variant>
        <vt:i4>0</vt:i4>
      </vt:variant>
      <vt:variant>
        <vt:i4>5</vt:i4>
      </vt:variant>
      <vt:variant>
        <vt:lpwstr/>
      </vt:variant>
      <vt:variant>
        <vt:lpwstr>_Toc361920431</vt:lpwstr>
      </vt:variant>
      <vt:variant>
        <vt:i4>1769524</vt:i4>
      </vt:variant>
      <vt:variant>
        <vt:i4>659</vt:i4>
      </vt:variant>
      <vt:variant>
        <vt:i4>0</vt:i4>
      </vt:variant>
      <vt:variant>
        <vt:i4>5</vt:i4>
      </vt:variant>
      <vt:variant>
        <vt:lpwstr/>
      </vt:variant>
      <vt:variant>
        <vt:lpwstr>_Toc361920430</vt:lpwstr>
      </vt:variant>
      <vt:variant>
        <vt:i4>1703988</vt:i4>
      </vt:variant>
      <vt:variant>
        <vt:i4>653</vt:i4>
      </vt:variant>
      <vt:variant>
        <vt:i4>0</vt:i4>
      </vt:variant>
      <vt:variant>
        <vt:i4>5</vt:i4>
      </vt:variant>
      <vt:variant>
        <vt:lpwstr/>
      </vt:variant>
      <vt:variant>
        <vt:lpwstr>_Toc361920429</vt:lpwstr>
      </vt:variant>
      <vt:variant>
        <vt:i4>1703988</vt:i4>
      </vt:variant>
      <vt:variant>
        <vt:i4>647</vt:i4>
      </vt:variant>
      <vt:variant>
        <vt:i4>0</vt:i4>
      </vt:variant>
      <vt:variant>
        <vt:i4>5</vt:i4>
      </vt:variant>
      <vt:variant>
        <vt:lpwstr/>
      </vt:variant>
      <vt:variant>
        <vt:lpwstr>_Toc361920428</vt:lpwstr>
      </vt:variant>
      <vt:variant>
        <vt:i4>1703988</vt:i4>
      </vt:variant>
      <vt:variant>
        <vt:i4>641</vt:i4>
      </vt:variant>
      <vt:variant>
        <vt:i4>0</vt:i4>
      </vt:variant>
      <vt:variant>
        <vt:i4>5</vt:i4>
      </vt:variant>
      <vt:variant>
        <vt:lpwstr/>
      </vt:variant>
      <vt:variant>
        <vt:lpwstr>_Toc361920427</vt:lpwstr>
      </vt:variant>
      <vt:variant>
        <vt:i4>1703988</vt:i4>
      </vt:variant>
      <vt:variant>
        <vt:i4>635</vt:i4>
      </vt:variant>
      <vt:variant>
        <vt:i4>0</vt:i4>
      </vt:variant>
      <vt:variant>
        <vt:i4>5</vt:i4>
      </vt:variant>
      <vt:variant>
        <vt:lpwstr/>
      </vt:variant>
      <vt:variant>
        <vt:lpwstr>_Toc361920426</vt:lpwstr>
      </vt:variant>
      <vt:variant>
        <vt:i4>1703988</vt:i4>
      </vt:variant>
      <vt:variant>
        <vt:i4>629</vt:i4>
      </vt:variant>
      <vt:variant>
        <vt:i4>0</vt:i4>
      </vt:variant>
      <vt:variant>
        <vt:i4>5</vt:i4>
      </vt:variant>
      <vt:variant>
        <vt:lpwstr/>
      </vt:variant>
      <vt:variant>
        <vt:lpwstr>_Toc361920425</vt:lpwstr>
      </vt:variant>
      <vt:variant>
        <vt:i4>1703988</vt:i4>
      </vt:variant>
      <vt:variant>
        <vt:i4>623</vt:i4>
      </vt:variant>
      <vt:variant>
        <vt:i4>0</vt:i4>
      </vt:variant>
      <vt:variant>
        <vt:i4>5</vt:i4>
      </vt:variant>
      <vt:variant>
        <vt:lpwstr/>
      </vt:variant>
      <vt:variant>
        <vt:lpwstr>_Toc361920424</vt:lpwstr>
      </vt:variant>
      <vt:variant>
        <vt:i4>1703988</vt:i4>
      </vt:variant>
      <vt:variant>
        <vt:i4>617</vt:i4>
      </vt:variant>
      <vt:variant>
        <vt:i4>0</vt:i4>
      </vt:variant>
      <vt:variant>
        <vt:i4>5</vt:i4>
      </vt:variant>
      <vt:variant>
        <vt:lpwstr/>
      </vt:variant>
      <vt:variant>
        <vt:lpwstr>_Toc361920423</vt:lpwstr>
      </vt:variant>
      <vt:variant>
        <vt:i4>1703988</vt:i4>
      </vt:variant>
      <vt:variant>
        <vt:i4>611</vt:i4>
      </vt:variant>
      <vt:variant>
        <vt:i4>0</vt:i4>
      </vt:variant>
      <vt:variant>
        <vt:i4>5</vt:i4>
      </vt:variant>
      <vt:variant>
        <vt:lpwstr/>
      </vt:variant>
      <vt:variant>
        <vt:lpwstr>_Toc361920422</vt:lpwstr>
      </vt:variant>
      <vt:variant>
        <vt:i4>1703988</vt:i4>
      </vt:variant>
      <vt:variant>
        <vt:i4>605</vt:i4>
      </vt:variant>
      <vt:variant>
        <vt:i4>0</vt:i4>
      </vt:variant>
      <vt:variant>
        <vt:i4>5</vt:i4>
      </vt:variant>
      <vt:variant>
        <vt:lpwstr/>
      </vt:variant>
      <vt:variant>
        <vt:lpwstr>_Toc361920421</vt:lpwstr>
      </vt:variant>
      <vt:variant>
        <vt:i4>1703988</vt:i4>
      </vt:variant>
      <vt:variant>
        <vt:i4>599</vt:i4>
      </vt:variant>
      <vt:variant>
        <vt:i4>0</vt:i4>
      </vt:variant>
      <vt:variant>
        <vt:i4>5</vt:i4>
      </vt:variant>
      <vt:variant>
        <vt:lpwstr/>
      </vt:variant>
      <vt:variant>
        <vt:lpwstr>_Toc361920420</vt:lpwstr>
      </vt:variant>
      <vt:variant>
        <vt:i4>1638452</vt:i4>
      </vt:variant>
      <vt:variant>
        <vt:i4>593</vt:i4>
      </vt:variant>
      <vt:variant>
        <vt:i4>0</vt:i4>
      </vt:variant>
      <vt:variant>
        <vt:i4>5</vt:i4>
      </vt:variant>
      <vt:variant>
        <vt:lpwstr/>
      </vt:variant>
      <vt:variant>
        <vt:lpwstr>_Toc361920419</vt:lpwstr>
      </vt:variant>
      <vt:variant>
        <vt:i4>1638452</vt:i4>
      </vt:variant>
      <vt:variant>
        <vt:i4>587</vt:i4>
      </vt:variant>
      <vt:variant>
        <vt:i4>0</vt:i4>
      </vt:variant>
      <vt:variant>
        <vt:i4>5</vt:i4>
      </vt:variant>
      <vt:variant>
        <vt:lpwstr/>
      </vt:variant>
      <vt:variant>
        <vt:lpwstr>_Toc361920418</vt:lpwstr>
      </vt:variant>
      <vt:variant>
        <vt:i4>1638452</vt:i4>
      </vt:variant>
      <vt:variant>
        <vt:i4>581</vt:i4>
      </vt:variant>
      <vt:variant>
        <vt:i4>0</vt:i4>
      </vt:variant>
      <vt:variant>
        <vt:i4>5</vt:i4>
      </vt:variant>
      <vt:variant>
        <vt:lpwstr/>
      </vt:variant>
      <vt:variant>
        <vt:lpwstr>_Toc361920417</vt:lpwstr>
      </vt:variant>
      <vt:variant>
        <vt:i4>1638452</vt:i4>
      </vt:variant>
      <vt:variant>
        <vt:i4>575</vt:i4>
      </vt:variant>
      <vt:variant>
        <vt:i4>0</vt:i4>
      </vt:variant>
      <vt:variant>
        <vt:i4>5</vt:i4>
      </vt:variant>
      <vt:variant>
        <vt:lpwstr/>
      </vt:variant>
      <vt:variant>
        <vt:lpwstr>_Toc361920416</vt:lpwstr>
      </vt:variant>
      <vt:variant>
        <vt:i4>1638452</vt:i4>
      </vt:variant>
      <vt:variant>
        <vt:i4>569</vt:i4>
      </vt:variant>
      <vt:variant>
        <vt:i4>0</vt:i4>
      </vt:variant>
      <vt:variant>
        <vt:i4>5</vt:i4>
      </vt:variant>
      <vt:variant>
        <vt:lpwstr/>
      </vt:variant>
      <vt:variant>
        <vt:lpwstr>_Toc361920415</vt:lpwstr>
      </vt:variant>
      <vt:variant>
        <vt:i4>1638452</vt:i4>
      </vt:variant>
      <vt:variant>
        <vt:i4>563</vt:i4>
      </vt:variant>
      <vt:variant>
        <vt:i4>0</vt:i4>
      </vt:variant>
      <vt:variant>
        <vt:i4>5</vt:i4>
      </vt:variant>
      <vt:variant>
        <vt:lpwstr/>
      </vt:variant>
      <vt:variant>
        <vt:lpwstr>_Toc361920414</vt:lpwstr>
      </vt:variant>
      <vt:variant>
        <vt:i4>1638452</vt:i4>
      </vt:variant>
      <vt:variant>
        <vt:i4>557</vt:i4>
      </vt:variant>
      <vt:variant>
        <vt:i4>0</vt:i4>
      </vt:variant>
      <vt:variant>
        <vt:i4>5</vt:i4>
      </vt:variant>
      <vt:variant>
        <vt:lpwstr/>
      </vt:variant>
      <vt:variant>
        <vt:lpwstr>_Toc361920413</vt:lpwstr>
      </vt:variant>
      <vt:variant>
        <vt:i4>1638452</vt:i4>
      </vt:variant>
      <vt:variant>
        <vt:i4>551</vt:i4>
      </vt:variant>
      <vt:variant>
        <vt:i4>0</vt:i4>
      </vt:variant>
      <vt:variant>
        <vt:i4>5</vt:i4>
      </vt:variant>
      <vt:variant>
        <vt:lpwstr/>
      </vt:variant>
      <vt:variant>
        <vt:lpwstr>_Toc361920412</vt:lpwstr>
      </vt:variant>
      <vt:variant>
        <vt:i4>1638452</vt:i4>
      </vt:variant>
      <vt:variant>
        <vt:i4>545</vt:i4>
      </vt:variant>
      <vt:variant>
        <vt:i4>0</vt:i4>
      </vt:variant>
      <vt:variant>
        <vt:i4>5</vt:i4>
      </vt:variant>
      <vt:variant>
        <vt:lpwstr/>
      </vt:variant>
      <vt:variant>
        <vt:lpwstr>_Toc361920411</vt:lpwstr>
      </vt:variant>
      <vt:variant>
        <vt:i4>1638452</vt:i4>
      </vt:variant>
      <vt:variant>
        <vt:i4>539</vt:i4>
      </vt:variant>
      <vt:variant>
        <vt:i4>0</vt:i4>
      </vt:variant>
      <vt:variant>
        <vt:i4>5</vt:i4>
      </vt:variant>
      <vt:variant>
        <vt:lpwstr/>
      </vt:variant>
      <vt:variant>
        <vt:lpwstr>_Toc361920410</vt:lpwstr>
      </vt:variant>
      <vt:variant>
        <vt:i4>1572916</vt:i4>
      </vt:variant>
      <vt:variant>
        <vt:i4>533</vt:i4>
      </vt:variant>
      <vt:variant>
        <vt:i4>0</vt:i4>
      </vt:variant>
      <vt:variant>
        <vt:i4>5</vt:i4>
      </vt:variant>
      <vt:variant>
        <vt:lpwstr/>
      </vt:variant>
      <vt:variant>
        <vt:lpwstr>_Toc361920409</vt:lpwstr>
      </vt:variant>
      <vt:variant>
        <vt:i4>1572916</vt:i4>
      </vt:variant>
      <vt:variant>
        <vt:i4>527</vt:i4>
      </vt:variant>
      <vt:variant>
        <vt:i4>0</vt:i4>
      </vt:variant>
      <vt:variant>
        <vt:i4>5</vt:i4>
      </vt:variant>
      <vt:variant>
        <vt:lpwstr/>
      </vt:variant>
      <vt:variant>
        <vt:lpwstr>_Toc361920408</vt:lpwstr>
      </vt:variant>
      <vt:variant>
        <vt:i4>1572916</vt:i4>
      </vt:variant>
      <vt:variant>
        <vt:i4>521</vt:i4>
      </vt:variant>
      <vt:variant>
        <vt:i4>0</vt:i4>
      </vt:variant>
      <vt:variant>
        <vt:i4>5</vt:i4>
      </vt:variant>
      <vt:variant>
        <vt:lpwstr/>
      </vt:variant>
      <vt:variant>
        <vt:lpwstr>_Toc361920407</vt:lpwstr>
      </vt:variant>
      <vt:variant>
        <vt:i4>1572916</vt:i4>
      </vt:variant>
      <vt:variant>
        <vt:i4>515</vt:i4>
      </vt:variant>
      <vt:variant>
        <vt:i4>0</vt:i4>
      </vt:variant>
      <vt:variant>
        <vt:i4>5</vt:i4>
      </vt:variant>
      <vt:variant>
        <vt:lpwstr/>
      </vt:variant>
      <vt:variant>
        <vt:lpwstr>_Toc361920406</vt:lpwstr>
      </vt:variant>
      <vt:variant>
        <vt:i4>1572916</vt:i4>
      </vt:variant>
      <vt:variant>
        <vt:i4>509</vt:i4>
      </vt:variant>
      <vt:variant>
        <vt:i4>0</vt:i4>
      </vt:variant>
      <vt:variant>
        <vt:i4>5</vt:i4>
      </vt:variant>
      <vt:variant>
        <vt:lpwstr/>
      </vt:variant>
      <vt:variant>
        <vt:lpwstr>_Toc361920405</vt:lpwstr>
      </vt:variant>
      <vt:variant>
        <vt:i4>1572916</vt:i4>
      </vt:variant>
      <vt:variant>
        <vt:i4>503</vt:i4>
      </vt:variant>
      <vt:variant>
        <vt:i4>0</vt:i4>
      </vt:variant>
      <vt:variant>
        <vt:i4>5</vt:i4>
      </vt:variant>
      <vt:variant>
        <vt:lpwstr/>
      </vt:variant>
      <vt:variant>
        <vt:lpwstr>_Toc361920404</vt:lpwstr>
      </vt:variant>
      <vt:variant>
        <vt:i4>1572916</vt:i4>
      </vt:variant>
      <vt:variant>
        <vt:i4>497</vt:i4>
      </vt:variant>
      <vt:variant>
        <vt:i4>0</vt:i4>
      </vt:variant>
      <vt:variant>
        <vt:i4>5</vt:i4>
      </vt:variant>
      <vt:variant>
        <vt:lpwstr/>
      </vt:variant>
      <vt:variant>
        <vt:lpwstr>_Toc361920403</vt:lpwstr>
      </vt:variant>
      <vt:variant>
        <vt:i4>4194364</vt:i4>
      </vt:variant>
      <vt:variant>
        <vt:i4>414</vt:i4>
      </vt:variant>
      <vt:variant>
        <vt:i4>0</vt:i4>
      </vt:variant>
      <vt:variant>
        <vt:i4>5</vt:i4>
      </vt:variant>
      <vt:variant>
        <vt:lpwstr>http://precdrf/prc_ref/aarprc/COM0761.drf</vt:lpwstr>
      </vt:variant>
      <vt:variant>
        <vt:lpwstr/>
      </vt:variant>
      <vt:variant>
        <vt:i4>6094897</vt:i4>
      </vt:variant>
      <vt:variant>
        <vt:i4>354</vt:i4>
      </vt:variant>
      <vt:variant>
        <vt:i4>0</vt:i4>
      </vt:variant>
      <vt:variant>
        <vt:i4>5</vt:i4>
      </vt:variant>
      <vt:variant>
        <vt:lpwstr>http://precdrf/prc_ref/aarprc/OPN6622.DRF</vt:lpwstr>
      </vt:variant>
      <vt:variant>
        <vt:lpwstr/>
      </vt:variant>
      <vt:variant>
        <vt:i4>6029363</vt:i4>
      </vt:variant>
      <vt:variant>
        <vt:i4>351</vt:i4>
      </vt:variant>
      <vt:variant>
        <vt:i4>0</vt:i4>
      </vt:variant>
      <vt:variant>
        <vt:i4>5</vt:i4>
      </vt:variant>
      <vt:variant>
        <vt:lpwstr>http://precdrf/prc_ref/aarprc/OPN4016.DRF</vt:lpwstr>
      </vt:variant>
      <vt:variant>
        <vt:lpwstr/>
      </vt:variant>
      <vt:variant>
        <vt:i4>7995395</vt:i4>
      </vt:variant>
      <vt:variant>
        <vt:i4>336</vt:i4>
      </vt:variant>
      <vt:variant>
        <vt:i4>0</vt:i4>
      </vt:variant>
      <vt:variant>
        <vt:i4>5</vt:i4>
      </vt:variant>
      <vt:variant>
        <vt:lpwstr>http://precdrf/prc_ref/aarprc/COM1001C.DRF</vt:lpwstr>
      </vt:variant>
      <vt:variant>
        <vt:lpwstr/>
      </vt:variant>
      <vt:variant>
        <vt:i4>7995394</vt:i4>
      </vt:variant>
      <vt:variant>
        <vt:i4>333</vt:i4>
      </vt:variant>
      <vt:variant>
        <vt:i4>0</vt:i4>
      </vt:variant>
      <vt:variant>
        <vt:i4>5</vt:i4>
      </vt:variant>
      <vt:variant>
        <vt:lpwstr>http://precdrf/prc_ref/aarprc/COM1000C.DRF</vt:lpwstr>
      </vt:variant>
      <vt:variant>
        <vt:lpwstr/>
      </vt:variant>
      <vt:variant>
        <vt:i4>5374004</vt:i4>
      </vt:variant>
      <vt:variant>
        <vt:i4>321</vt:i4>
      </vt:variant>
      <vt:variant>
        <vt:i4>0</vt:i4>
      </vt:variant>
      <vt:variant>
        <vt:i4>5</vt:i4>
      </vt:variant>
      <vt:variant>
        <vt:lpwstr>http://precdrf/prc_ref/aarprc/OPN3687.DRF</vt:lpwstr>
      </vt:variant>
      <vt:variant>
        <vt:lpwstr/>
      </vt:variant>
      <vt:variant>
        <vt:i4>1310779</vt:i4>
      </vt:variant>
      <vt:variant>
        <vt:i4>303</vt:i4>
      </vt:variant>
      <vt:variant>
        <vt:i4>0</vt:i4>
      </vt:variant>
      <vt:variant>
        <vt:i4>5</vt:i4>
      </vt:variant>
      <vt:variant>
        <vt:lpwstr>http://www.treasury.gov.au/~/media/Treasury/Consultations and Reviews/2011/Proposed Amendments to the Corporations Act/Key Documents/PDF/corp_act.ashx</vt:lpwstr>
      </vt:variant>
      <vt:variant>
        <vt:lpwstr/>
      </vt:variant>
      <vt:variant>
        <vt:i4>6094888</vt:i4>
      </vt:variant>
      <vt:variant>
        <vt:i4>300</vt:i4>
      </vt:variant>
      <vt:variant>
        <vt:i4>0</vt:i4>
      </vt:variant>
      <vt:variant>
        <vt:i4>5</vt:i4>
      </vt:variant>
      <vt:variant>
        <vt:lpwstr>http://precdrf/prc_ref/aarprc/TRN5036.DRF</vt:lpwstr>
      </vt:variant>
      <vt:variant>
        <vt:lpwstr/>
      </vt:variant>
      <vt:variant>
        <vt:i4>4390972</vt:i4>
      </vt:variant>
      <vt:variant>
        <vt:i4>141</vt:i4>
      </vt:variant>
      <vt:variant>
        <vt:i4>0</vt:i4>
      </vt:variant>
      <vt:variant>
        <vt:i4>5</vt:i4>
      </vt:variant>
      <vt:variant>
        <vt:lpwstr>http://precdrf/prc_ref/aarprc/COM0650.DRF</vt:lpwstr>
      </vt:variant>
      <vt:variant>
        <vt:lpwstr/>
      </vt:variant>
      <vt:variant>
        <vt:i4>5898302</vt:i4>
      </vt:variant>
      <vt:variant>
        <vt:i4>96</vt:i4>
      </vt:variant>
      <vt:variant>
        <vt:i4>0</vt:i4>
      </vt:variant>
      <vt:variant>
        <vt:i4>5</vt:i4>
      </vt:variant>
      <vt:variant>
        <vt:lpwstr>http://precdrf/prc_ref/aarprc/OPN6952.DRF</vt:lpwstr>
      </vt:variant>
      <vt:variant>
        <vt:lpwstr/>
      </vt:variant>
      <vt:variant>
        <vt:i4>4194364</vt:i4>
      </vt:variant>
      <vt:variant>
        <vt:i4>78</vt:i4>
      </vt:variant>
      <vt:variant>
        <vt:i4>0</vt:i4>
      </vt:variant>
      <vt:variant>
        <vt:i4>5</vt:i4>
      </vt:variant>
      <vt:variant>
        <vt:lpwstr>http://precdrf/prc_ref/aarprc/COM0761.DRF</vt:lpwstr>
      </vt:variant>
      <vt:variant>
        <vt:lpwstr/>
      </vt:variant>
      <vt:variant>
        <vt:i4>327707</vt:i4>
      </vt:variant>
      <vt:variant>
        <vt:i4>48</vt:i4>
      </vt:variant>
      <vt:variant>
        <vt:i4>0</vt:i4>
      </vt:variant>
      <vt:variant>
        <vt:i4>5</vt:i4>
      </vt:variant>
      <vt:variant>
        <vt:lpwstr>http://www.allens.com.au/pubs/ma/foma31jan12.htm</vt:lpwstr>
      </vt:variant>
      <vt:variant>
        <vt:lpwstr/>
      </vt:variant>
      <vt:variant>
        <vt:i4>8257655</vt:i4>
      </vt:variant>
      <vt:variant>
        <vt:i4>45</vt:i4>
      </vt:variant>
      <vt:variant>
        <vt:i4>0</vt:i4>
      </vt:variant>
      <vt:variant>
        <vt:i4>5</vt:i4>
      </vt:variant>
      <vt:variant>
        <vt:lpwstr>http://www.allens.com.au/services/pps/index.htm</vt:lpwstr>
      </vt:variant>
      <vt:variant>
        <vt:lpwstr/>
      </vt:variant>
      <vt:variant>
        <vt:i4>5374004</vt:i4>
      </vt:variant>
      <vt:variant>
        <vt:i4>36</vt:i4>
      </vt:variant>
      <vt:variant>
        <vt:i4>0</vt:i4>
      </vt:variant>
      <vt:variant>
        <vt:i4>5</vt:i4>
      </vt:variant>
      <vt:variant>
        <vt:lpwstr>http://precdrf/prc_ref/aarprc/OPN3687.DRF</vt:lpwstr>
      </vt:variant>
      <vt:variant>
        <vt:lpwstr/>
      </vt:variant>
      <vt:variant>
        <vt:i4>5832751</vt:i4>
      </vt:variant>
      <vt:variant>
        <vt:i4>30</vt:i4>
      </vt:variant>
      <vt:variant>
        <vt:i4>0</vt:i4>
      </vt:variant>
      <vt:variant>
        <vt:i4>5</vt:i4>
      </vt:variant>
      <vt:variant>
        <vt:lpwstr>http://precdrf/prc_ref/aarprc/TRN1130.DRF</vt:lpwstr>
      </vt:variant>
      <vt:variant>
        <vt:lpwstr/>
      </vt:variant>
      <vt:variant>
        <vt:i4>4456501</vt:i4>
      </vt:variant>
      <vt:variant>
        <vt:i4>27</vt:i4>
      </vt:variant>
      <vt:variant>
        <vt:i4>0</vt:i4>
      </vt:variant>
      <vt:variant>
        <vt:i4>5</vt:i4>
      </vt:variant>
      <vt:variant>
        <vt:lpwstr>http://precdrf/prc_ref/aarprc/COM0926.DRF</vt:lpwstr>
      </vt:variant>
      <vt:variant>
        <vt:lpwstr/>
      </vt:variant>
      <vt:variant>
        <vt:i4>6094892</vt:i4>
      </vt:variant>
      <vt:variant>
        <vt:i4>24</vt:i4>
      </vt:variant>
      <vt:variant>
        <vt:i4>0</vt:i4>
      </vt:variant>
      <vt:variant>
        <vt:i4>5</vt:i4>
      </vt:variant>
      <vt:variant>
        <vt:lpwstr>http://precdrf/prc_ref/aarprc/TRN6301.DRF</vt:lpwstr>
      </vt:variant>
      <vt:variant>
        <vt:lpwstr/>
      </vt:variant>
      <vt:variant>
        <vt:i4>4325436</vt:i4>
      </vt:variant>
      <vt:variant>
        <vt:i4>21</vt:i4>
      </vt:variant>
      <vt:variant>
        <vt:i4>0</vt:i4>
      </vt:variant>
      <vt:variant>
        <vt:i4>5</vt:i4>
      </vt:variant>
      <vt:variant>
        <vt:lpwstr>http://precdrf/prc_ref/aarprc/COM0244.DRF</vt:lpwstr>
      </vt:variant>
      <vt:variant>
        <vt:lpwstr/>
      </vt:variant>
      <vt:variant>
        <vt:i4>4653105</vt:i4>
      </vt:variant>
      <vt:variant>
        <vt:i4>18</vt:i4>
      </vt:variant>
      <vt:variant>
        <vt:i4>0</vt:i4>
      </vt:variant>
      <vt:variant>
        <vt:i4>5</vt:i4>
      </vt:variant>
      <vt:variant>
        <vt:lpwstr>http://precdrf/prc_ref/aarprc/COM0219.DRF</vt:lpwstr>
      </vt:variant>
      <vt:variant>
        <vt:lpwstr/>
      </vt:variant>
      <vt:variant>
        <vt:i4>4325433</vt:i4>
      </vt:variant>
      <vt:variant>
        <vt:i4>15</vt:i4>
      </vt:variant>
      <vt:variant>
        <vt:i4>0</vt:i4>
      </vt:variant>
      <vt:variant>
        <vt:i4>5</vt:i4>
      </vt:variant>
      <vt:variant>
        <vt:lpwstr>http://precdrf/prc_ref/aarprc/COM0241.DRF</vt:lpwstr>
      </vt:variant>
      <vt:variant>
        <vt:lpwstr/>
      </vt:variant>
      <vt:variant>
        <vt:i4>4653104</vt:i4>
      </vt:variant>
      <vt:variant>
        <vt:i4>12</vt:i4>
      </vt:variant>
      <vt:variant>
        <vt:i4>0</vt:i4>
      </vt:variant>
      <vt:variant>
        <vt:i4>5</vt:i4>
      </vt:variant>
      <vt:variant>
        <vt:lpwstr>http://precdrf/prc_ref/aarprc/COM0218.DRF</vt:lpwstr>
      </vt:variant>
      <vt:variant>
        <vt:lpwstr/>
      </vt:variant>
      <vt:variant>
        <vt:i4>4194364</vt:i4>
      </vt:variant>
      <vt:variant>
        <vt:i4>9</vt:i4>
      </vt:variant>
      <vt:variant>
        <vt:i4>0</vt:i4>
      </vt:variant>
      <vt:variant>
        <vt:i4>5</vt:i4>
      </vt:variant>
      <vt:variant>
        <vt:lpwstr>http://precdrf/prc_ref/aarprc/COM0761.DRF</vt:lpwstr>
      </vt:variant>
      <vt:variant>
        <vt:lpwstr/>
      </vt:variant>
      <vt:variant>
        <vt:i4>6029363</vt:i4>
      </vt:variant>
      <vt:variant>
        <vt:i4>6</vt:i4>
      </vt:variant>
      <vt:variant>
        <vt:i4>0</vt:i4>
      </vt:variant>
      <vt:variant>
        <vt:i4>5</vt:i4>
      </vt:variant>
      <vt:variant>
        <vt:lpwstr>http://precdrf/prc_ref/aarprc/OPN4016.DRF</vt:lpwstr>
      </vt:variant>
      <vt:variant>
        <vt:lpwstr/>
      </vt:variant>
      <vt:variant>
        <vt:i4>6422619</vt:i4>
      </vt:variant>
      <vt:variant>
        <vt:i4>3</vt:i4>
      </vt:variant>
      <vt:variant>
        <vt:i4>0</vt:i4>
      </vt:variant>
      <vt:variant>
        <vt:i4>5</vt:i4>
      </vt:variant>
      <vt:variant>
        <vt:lpwstr>http://precdrf/prc_ref/policies/PLY002.drf</vt:lpwstr>
      </vt:variant>
      <vt:variant>
        <vt:lpwstr/>
      </vt:variant>
      <vt:variant>
        <vt:i4>3801163</vt:i4>
      </vt:variant>
      <vt:variant>
        <vt:i4>0</vt:i4>
      </vt:variant>
      <vt:variant>
        <vt:i4>0</vt:i4>
      </vt:variant>
      <vt:variant>
        <vt:i4>5</vt:i4>
      </vt:variant>
      <vt:variant>
        <vt:lpwstr>\\syd649\precdrf$\prc_ref\AARSER\KMContacts.drf</vt:lpwstr>
      </vt:variant>
      <vt:variant>
        <vt:lpwstr/>
      </vt:variant>
      <vt:variant>
        <vt:i4>6357047</vt:i4>
      </vt:variant>
      <vt:variant>
        <vt:i4>-1</vt:i4>
      </vt:variant>
      <vt:variant>
        <vt:i4>2167</vt:i4>
      </vt:variant>
      <vt:variant>
        <vt:i4>1</vt:i4>
      </vt:variant>
      <vt:variant>
        <vt:lpwstr>F:\Data\Templates\AARTemplates\WIP\AllensLogos\Color\Allens_Logo_Pos_rgb 40mm.jpg</vt:lpwstr>
      </vt:variant>
      <vt:variant>
        <vt:lpwstr/>
      </vt:variant>
      <vt:variant>
        <vt:i4>6488116</vt:i4>
      </vt:variant>
      <vt:variant>
        <vt:i4>-1</vt:i4>
      </vt:variant>
      <vt:variant>
        <vt:i4>2179</vt:i4>
      </vt:variant>
      <vt:variant>
        <vt:i4>1</vt:i4>
      </vt:variant>
      <vt:variant>
        <vt:lpwstr>F:\Data\Templates\AARTemplates\WIP\AllensLogos\Color\Allens_Logo_Pos_rgb 63mm.jpg</vt:lpwstr>
      </vt:variant>
      <vt:variant>
        <vt:lpwstr/>
      </vt:variant>
      <vt:variant>
        <vt:i4>6357047</vt:i4>
      </vt:variant>
      <vt:variant>
        <vt:i4>-1</vt:i4>
      </vt:variant>
      <vt:variant>
        <vt:i4>2182</vt:i4>
      </vt:variant>
      <vt:variant>
        <vt:i4>1</vt:i4>
      </vt:variant>
      <vt:variant>
        <vt:lpwstr>F:\Data\Templates\AARTemplates\WIP\AllensLogos\Color\Allens_Logo_Pos_rgb 40mm.jpg</vt:lpwstr>
      </vt:variant>
      <vt:variant>
        <vt:lpwstr/>
      </vt:variant>
      <vt:variant>
        <vt:i4>1507391</vt:i4>
      </vt:variant>
      <vt:variant>
        <vt:i4>-1</vt:i4>
      </vt:variant>
      <vt:variant>
        <vt:i4>2183</vt:i4>
      </vt:variant>
      <vt:variant>
        <vt:i4>1</vt:i4>
      </vt:variant>
      <vt:variant>
        <vt:lpwstr>\\sydfps\apps\Data\Templates\AARTemplates\WIP\AllensLogos\Color\Allens_Logo_Pos_rgb 40mm.jpg</vt:lpwstr>
      </vt:variant>
      <vt:variant>
        <vt:lpwstr/>
      </vt:variant>
      <vt:variant>
        <vt:i4>1507391</vt:i4>
      </vt:variant>
      <vt:variant>
        <vt:i4>-1</vt:i4>
      </vt:variant>
      <vt:variant>
        <vt:i4>2184</vt:i4>
      </vt:variant>
      <vt:variant>
        <vt:i4>1</vt:i4>
      </vt:variant>
      <vt:variant>
        <vt:lpwstr>\\sydfps\apps\Data\Templates\AARTemplates\WIP\AllensLogos\Color\Allens_Logo_Pos_rgb 40mm.jpg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
  <dc:creator>prec</dc:creator>
  <cp:keywords/>
  <dc:description/>
  <cp:lastModifiedBy>Allens</cp:lastModifiedBy>
  <cp:revision>2</cp:revision>
  <cp:lastPrinted>2015-04-24T04:45:00Z</cp:lastPrinted>
  <dcterms:created xsi:type="dcterms:W3CDTF">2025-02-11T06:37:00Z</dcterms:created>
  <dcterms:modified xsi:type="dcterms:W3CDTF">2025-02-11T06:37:00Z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Footer">
    <vt:lpwstr>vzbs A0132858288v2 000000 </vt:lpwstr>
  </property>
  <property fmtid="{D5CDD505-2E9C-101B-9397-08002B2CF9AE}" pid="3" name="DOCSDocNumber">
    <vt:lpwstr>32858288</vt:lpwstr>
  </property>
  <property fmtid="{D5CDD505-2E9C-101B-9397-08002B2CF9AE}" pid="4" name="DOCSDocumentID">
    <vt:lpwstr>A0132858288</vt:lpwstr>
  </property>
  <property fmtid="{D5CDD505-2E9C-101B-9397-08002B2CF9AE}" pid="5" name="DOCSDocName">
    <vt:lpwstr>MASTER - A-Suite Accelerate Constitution</vt:lpwstr>
  </property>
  <property fmtid="{D5CDD505-2E9C-101B-9397-08002B2CF9AE}" pid="6" name="DOCSAuthorID">
    <vt:lpwstr>vzbs</vt:lpwstr>
  </property>
  <property fmtid="{D5CDD505-2E9C-101B-9397-08002B2CF9AE}" pid="7" name="DOCSAuthorName">
    <vt:lpwstr>Bloch, Valeska</vt:lpwstr>
  </property>
  <property fmtid="{D5CDD505-2E9C-101B-9397-08002B2CF9AE}" pid="8" name="DOCSMatterID">
    <vt:lpwstr>000000</vt:lpwstr>
  </property>
  <property fmtid="{D5CDD505-2E9C-101B-9397-08002B2CF9AE}" pid="9" name="DOCSMatterName">
    <vt:lpwstr>TBA</vt:lpwstr>
  </property>
  <property fmtid="{D5CDD505-2E9C-101B-9397-08002B2CF9AE}" pid="10" name="DOCSTypistID">
    <vt:lpwstr>VZBS</vt:lpwstr>
  </property>
  <property fmtid="{D5CDD505-2E9C-101B-9397-08002B2CF9AE}" pid="11" name="DOCSTypistName">
    <vt:lpwstr>Bloch, Valeska</vt:lpwstr>
  </property>
  <property fmtid="{D5CDD505-2E9C-101B-9397-08002B2CF9AE}" pid="12" name="DOCSDocTypeID">
    <vt:lpwstr>Agreement</vt:lpwstr>
  </property>
  <property fmtid="{D5CDD505-2E9C-101B-9397-08002B2CF9AE}" pid="13" name="DOCSDocTypeDsc">
    <vt:lpwstr>DOCSDocTypeDsc</vt:lpwstr>
  </property>
  <property fmtid="{D5CDD505-2E9C-101B-9397-08002B2CF9AE}" pid="14" name="DOCSCreationDate">
    <vt:lpwstr>27/04/2015 8:26:35 AM</vt:lpwstr>
  </property>
  <property fmtid="{D5CDD505-2E9C-101B-9397-08002B2CF9AE}" pid="15" name="DOCSLastEditDate">
    <vt:lpwstr>19/05/2015 2:51:23 PM</vt:lpwstr>
  </property>
  <property fmtid="{D5CDD505-2E9C-101B-9397-08002B2CF9AE}" pid="16" name="DOCSClientID">
    <vt:lpwstr/>
  </property>
  <property fmtid="{D5CDD505-2E9C-101B-9397-08002B2CF9AE}" pid="17" name="DOCSClientName">
    <vt:lpwstr>TBA</vt:lpwstr>
  </property>
  <property fmtid="{D5CDD505-2E9C-101B-9397-08002B2CF9AE}" pid="18" name="DOCSPrecedentID">
    <vt:lpwstr/>
  </property>
  <property fmtid="{D5CDD505-2E9C-101B-9397-08002B2CF9AE}" pid="19" name="DOCSProjectName">
    <vt:lpwstr/>
  </property>
  <property fmtid="{D5CDD505-2E9C-101B-9397-08002B2CF9AE}" pid="20" name="DOCSVersionNumber">
    <vt:lpwstr>2</vt:lpwstr>
  </property>
  <property fmtid="{D5CDD505-2E9C-101B-9397-08002B2CF9AE}" pid="21" name="iManageDocFooter">
    <vt:lpwstr>VZBS 132858355v6 000000</vt:lpwstr>
  </property>
  <property fmtid="{D5CDD505-2E9C-101B-9397-08002B2CF9AE}" pid="22" name="iManageDocNum">
    <vt:lpwstr>132858355</vt:lpwstr>
  </property>
  <property fmtid="{D5CDD505-2E9C-101B-9397-08002B2CF9AE}" pid="23" name="iManageAuthorID">
    <vt:lpwstr>VZBS</vt:lpwstr>
  </property>
  <property fmtid="{D5CDD505-2E9C-101B-9397-08002B2CF9AE}" pid="24" name="iManageAuthorName">
    <vt:lpwstr>Bloch, Valeska</vt:lpwstr>
  </property>
  <property fmtid="{D5CDD505-2E9C-101B-9397-08002B2CF9AE}" pid="25" name="iManageVersion">
    <vt:lpwstr>6</vt:lpwstr>
  </property>
  <property fmtid="{D5CDD505-2E9C-101B-9397-08002B2CF9AE}" pid="26" name="iManageLastEditDate">
    <vt:lpwstr>2/11/2025 6:17:08 AM</vt:lpwstr>
  </property>
  <property fmtid="{D5CDD505-2E9C-101B-9397-08002B2CF9AE}" pid="27" name="iManageTypistID">
    <vt:lpwstr>CHNS</vt:lpwstr>
  </property>
  <property fmtid="{D5CDD505-2E9C-101B-9397-08002B2CF9AE}" pid="28" name="iManageTypistName">
    <vt:lpwstr>Nouhra, Cathy</vt:lpwstr>
  </property>
  <property fmtid="{D5CDD505-2E9C-101B-9397-08002B2CF9AE}" pid="29" name="iManageTypeID">
    <vt:lpwstr>AGREEMENT</vt:lpwstr>
  </property>
  <property fmtid="{D5CDD505-2E9C-101B-9397-08002B2CF9AE}" pid="30" name="iManageTypeDesc">
    <vt:lpwstr>Agreement or Deed</vt:lpwstr>
  </property>
  <property fmtid="{D5CDD505-2E9C-101B-9397-08002B2CF9AE}" pid="31" name="iManageFileName">
    <vt:lpwstr>MASTER - A-Suite - Website Terms and Conditions</vt:lpwstr>
  </property>
  <property fmtid="{D5CDD505-2E9C-101B-9397-08002B2CF9AE}" pid="32" name="iManageCreateDate">
    <vt:lpwstr>1/29/2025 8:25:23 AM</vt:lpwstr>
  </property>
  <property fmtid="{D5CDD505-2E9C-101B-9397-08002B2CF9AE}" pid="33" name="iManageMatterNumber">
    <vt:lpwstr>000000</vt:lpwstr>
  </property>
  <property fmtid="{D5CDD505-2E9C-101B-9397-08002B2CF9AE}" pid="34" name="iManageMatterDesc">
    <vt:lpwstr>TBA</vt:lpwstr>
  </property>
  <property fmtid="{D5CDD505-2E9C-101B-9397-08002B2CF9AE}" pid="35" name="iManageDocumentID">
    <vt:lpwstr>DMS!132858355.6</vt:lpwstr>
  </property>
  <property fmtid="{D5CDD505-2E9C-101B-9397-08002B2CF9AE}" pid="36" name="iManageDatabaseName">
    <vt:lpwstr>DMS</vt:lpwstr>
  </property>
  <property fmtid="{D5CDD505-2E9C-101B-9397-08002B2CF9AE}" pid="37" name="iManageClientID">
    <vt:lpwstr>60</vt:lpwstr>
  </property>
  <property fmtid="{D5CDD505-2E9C-101B-9397-08002B2CF9AE}" pid="38" name="iManageIsCheckedOut">
    <vt:lpwstr>-1</vt:lpwstr>
  </property>
</Properties>
</file>